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E4928" w14:textId="268C9440" w:rsidR="00765E92" w:rsidRPr="00765E92" w:rsidRDefault="00765E92" w:rsidP="00765E92">
      <w:r w:rsidRPr="00765E92">
        <w:rPr>
          <w:noProof/>
        </w:rPr>
        <w:drawing>
          <wp:inline distT="0" distB="0" distL="0" distR="0" wp14:anchorId="37DE090F" wp14:editId="45CE6A56">
            <wp:extent cx="6543675" cy="714375"/>
            <wp:effectExtent l="0" t="0" r="9525" b="9525"/>
            <wp:docPr id="45492978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97307" w14:textId="77777777" w:rsidR="00765E92" w:rsidRPr="00765E92" w:rsidRDefault="00765E92" w:rsidP="00765E92">
      <w:pPr>
        <w:jc w:val="center"/>
        <w:rPr>
          <w:sz w:val="18"/>
          <w:szCs w:val="18"/>
        </w:rPr>
      </w:pPr>
      <w:r w:rsidRPr="00765E92">
        <w:rPr>
          <w:sz w:val="18"/>
          <w:szCs w:val="18"/>
        </w:rPr>
        <w:t>Umowa o dofinansowanie nr FELD.02.02-IZ.00-0006/25 z dnia 31.10.2025 roku dla projektu „</w:t>
      </w:r>
      <w:r w:rsidRPr="00765E92">
        <w:rPr>
          <w:i/>
          <w:iCs/>
          <w:sz w:val="18"/>
          <w:szCs w:val="18"/>
        </w:rPr>
        <w:t>Przedsięwzięcie Termomodernizacyjne Wielorodzinnych Komunalnych Budynków Mieszkaniowych – Wyszyńskiego 4</w:t>
      </w:r>
      <w:r w:rsidRPr="00765E92">
        <w:rPr>
          <w:sz w:val="18"/>
          <w:szCs w:val="18"/>
        </w:rPr>
        <w:t>” w ramach Priorytetu FELD.02 Fundusze europejskie dla zielonego łódzkiego, Działania FELD.02.02 Efektywność energetyczna, programu regionalnego Fundusze Europejskie dla Łódzkiego 2021-2027</w:t>
      </w:r>
    </w:p>
    <w:p w14:paraId="440C387E" w14:textId="77777777" w:rsidR="00765E92" w:rsidRDefault="00765E92"/>
    <w:p w14:paraId="66070396" w14:textId="77777777" w:rsidR="00765E92" w:rsidRDefault="00765E92"/>
    <w:tbl>
      <w:tblPr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405E91" w:rsidRPr="00D43726" w14:paraId="313568B0" w14:textId="77777777">
        <w:tc>
          <w:tcPr>
            <w:tcW w:w="5315" w:type="dxa"/>
          </w:tcPr>
          <w:p w14:paraId="4EE828BA" w14:textId="0EDA6E31" w:rsidR="00405E91" w:rsidRPr="00D43726" w:rsidRDefault="00405E91">
            <w:pPr>
              <w:rPr>
                <w:rFonts w:ascii="Calibri" w:hAnsi="Calibri" w:cs="Calibri"/>
                <w:sz w:val="22"/>
                <w:szCs w:val="22"/>
              </w:rPr>
            </w:pPr>
            <w:r w:rsidRPr="00D43726">
              <w:rPr>
                <w:rFonts w:ascii="Calibri" w:hAnsi="Calibri" w:cs="Calibri"/>
                <w:sz w:val="22"/>
                <w:szCs w:val="22"/>
              </w:rPr>
              <w:t>Znak postępowania</w:t>
            </w:r>
            <w:r w:rsidRPr="00D60107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D60107"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7E349D" w:rsidRPr="00D60107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F95800" w:rsidRPr="00D60107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  <w:r w:rsidR="0027041D" w:rsidRPr="00D6010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Pr="00D60107">
              <w:rPr>
                <w:rFonts w:ascii="Calibri" w:hAnsi="Calibri" w:cs="Calibri"/>
                <w:b/>
                <w:bCs/>
                <w:sz w:val="22"/>
                <w:szCs w:val="22"/>
              </w:rPr>
              <w:t>202</w:t>
            </w:r>
            <w:r w:rsidR="007E349D" w:rsidRPr="00D60107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606E3" w:rsidRPr="00D6010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470E1E">
              <w:rPr>
                <w:rFonts w:ascii="Calibri" w:hAnsi="Calibri" w:cs="Calibri"/>
                <w:b/>
                <w:bCs/>
                <w:sz w:val="22"/>
                <w:szCs w:val="22"/>
              </w:rPr>
              <w:t>IM</w:t>
            </w:r>
          </w:p>
        </w:tc>
        <w:tc>
          <w:tcPr>
            <w:tcW w:w="5315" w:type="dxa"/>
          </w:tcPr>
          <w:p w14:paraId="3B6F399E" w14:textId="77777777" w:rsidR="00405E91" w:rsidRPr="00D43726" w:rsidRDefault="00405E91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1608E9"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35023844" w14:textId="77777777" w:rsidR="00405E91" w:rsidRPr="00D43726" w:rsidRDefault="00405E91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D43726">
              <w:rPr>
                <w:rFonts w:ascii="Calibri" w:hAnsi="Calibri" w:cs="Calibri"/>
                <w:i/>
                <w:iCs/>
                <w:sz w:val="20"/>
              </w:rPr>
              <w:t>wykaz osób</w:t>
            </w:r>
          </w:p>
        </w:tc>
      </w:tr>
    </w:tbl>
    <w:p w14:paraId="68FDF590" w14:textId="77777777" w:rsidR="00405E91" w:rsidRPr="00D43726" w:rsidRDefault="00405E91" w:rsidP="00405E91">
      <w:pPr>
        <w:ind w:right="226"/>
        <w:rPr>
          <w:rFonts w:ascii="Times New Roman" w:hAnsi="Times New Roman"/>
          <w:sz w:val="22"/>
          <w:szCs w:val="24"/>
        </w:rPr>
      </w:pPr>
    </w:p>
    <w:p w14:paraId="71C2760B" w14:textId="77777777" w:rsidR="00386B39" w:rsidRPr="00D43726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 w:val="14"/>
          <w:szCs w:val="14"/>
        </w:rPr>
      </w:pPr>
    </w:p>
    <w:permStart w:id="394159431" w:edGrp="everyone"/>
    <w:p w14:paraId="6F93CDF8" w14:textId="77777777" w:rsidR="00446003" w:rsidRDefault="00337504" w:rsidP="00446003">
      <w:pPr>
        <w:tabs>
          <w:tab w:val="left" w:pos="5529"/>
        </w:tabs>
        <w:spacing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821004749"/>
          <w:placeholder>
            <w:docPart w:val="226BA7D6FBD74A70AA9C2F338949878C"/>
          </w:placeholder>
          <w:showingPlcHdr/>
        </w:sdtPr>
        <w:sdtEndPr/>
        <w:sdtContent>
          <w:r w:rsidR="00446003">
            <w:rPr>
              <w:sz w:val="14"/>
              <w:szCs w:val="14"/>
            </w:rPr>
            <w:t>Nazwa (firma) lub Nazwisko</w:t>
          </w:r>
        </w:sdtContent>
      </w:sdt>
    </w:p>
    <w:permStart w:id="2047738278" w:edGrp="everyone"/>
    <w:permEnd w:id="394159431"/>
    <w:p w14:paraId="14518A6C" w14:textId="74C7CAAE" w:rsidR="00446003" w:rsidRDefault="00337504" w:rsidP="00446003">
      <w:pPr>
        <w:tabs>
          <w:tab w:val="left" w:pos="6237"/>
        </w:tabs>
        <w:spacing w:line="276" w:lineRule="auto"/>
        <w:ind w:firstLine="284"/>
        <w:rPr>
          <w:szCs w:val="14"/>
        </w:rPr>
      </w:pPr>
      <w:sdt>
        <w:sdtPr>
          <w:rPr>
            <w:sz w:val="16"/>
            <w:szCs w:val="14"/>
          </w:rPr>
          <w:id w:val="-1836453651"/>
          <w:placeholder>
            <w:docPart w:val="A3FC93AF66D64153888025C1BB7311E8"/>
          </w:placeholder>
          <w:showingPlcHdr/>
        </w:sdtPr>
        <w:sdtEndPr/>
        <w:sdtContent>
          <w:r w:rsidR="00446003">
            <w:rPr>
              <w:sz w:val="14"/>
              <w:szCs w:val="14"/>
            </w:rPr>
            <w:t xml:space="preserve">imię oraz adres oferenta </w:t>
          </w:r>
        </w:sdtContent>
      </w:sdt>
      <w:permEnd w:id="2047738278"/>
      <w:r w:rsidR="00446003">
        <w:rPr>
          <w:szCs w:val="14"/>
        </w:rPr>
        <w:t>,</w:t>
      </w:r>
      <w:r w:rsidR="00446003">
        <w:rPr>
          <w:szCs w:val="14"/>
        </w:rPr>
        <w:tab/>
      </w:r>
      <w:r w:rsidR="00446003">
        <w:rPr>
          <w:szCs w:val="14"/>
        </w:rPr>
        <w:tab/>
      </w:r>
      <w:r w:rsidR="00446003">
        <w:rPr>
          <w:szCs w:val="14"/>
        </w:rPr>
        <w:tab/>
      </w:r>
      <w:r w:rsidR="00446003">
        <w:rPr>
          <w:szCs w:val="14"/>
        </w:rPr>
        <w:tab/>
      </w:r>
      <w:r w:rsidR="00446003">
        <w:rPr>
          <w:szCs w:val="14"/>
        </w:rPr>
        <w:tab/>
      </w:r>
      <w:r w:rsidR="00446003">
        <w:rPr>
          <w:sz w:val="14"/>
          <w:szCs w:val="14"/>
        </w:rPr>
        <w:tab/>
      </w:r>
      <w:permStart w:id="1616985928" w:edGrp="everyone"/>
      <w:sdt>
        <w:sdtPr>
          <w:rPr>
            <w:sz w:val="16"/>
            <w:szCs w:val="14"/>
          </w:rPr>
          <w:id w:val="-1344085112"/>
          <w:placeholder>
            <w:docPart w:val="2550618A0ED447E2A78F980F66F1A323"/>
          </w:placeholder>
          <w:showingPlcHdr/>
        </w:sdtPr>
        <w:sdtEndPr/>
        <w:sdtContent>
          <w:r w:rsidR="00446003">
            <w:rPr>
              <w:rStyle w:val="Tekstzastpczy"/>
            </w:rPr>
            <w:t>..................</w:t>
          </w:r>
        </w:sdtContent>
      </w:sdt>
      <w:permEnd w:id="1616985928"/>
      <w:r w:rsidR="00446003">
        <w:rPr>
          <w:szCs w:val="14"/>
        </w:rPr>
        <w:t>, dnia</w:t>
      </w:r>
      <w:permStart w:id="1465858163" w:edGrp="everyone"/>
      <w:r w:rsidR="00446003"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A7BDC791E8314F72BBA7899B0CE77D13"/>
          </w:placeholder>
          <w:showingPlcHdr/>
        </w:sdtPr>
        <w:sdtEndPr/>
        <w:sdtContent>
          <w:r w:rsidR="00446003">
            <w:rPr>
              <w:rStyle w:val="Tekstzastpczy"/>
            </w:rPr>
            <w:t>..................</w:t>
          </w:r>
        </w:sdtContent>
      </w:sdt>
      <w:permEnd w:id="1465858163"/>
    </w:p>
    <w:permStart w:id="1547774493" w:edGrp="everyone"/>
    <w:p w14:paraId="1738174C" w14:textId="77777777" w:rsidR="00446003" w:rsidRDefault="00337504" w:rsidP="00446003">
      <w:pPr>
        <w:spacing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987361955"/>
          <w:placeholder>
            <w:docPart w:val="EC456C3E941D4ED0A311120CBB61A739"/>
          </w:placeholder>
          <w:showingPlcHdr/>
        </w:sdtPr>
        <w:sdtEndPr/>
        <w:sdtContent>
          <w:r w:rsidR="00446003">
            <w:rPr>
              <w:sz w:val="14"/>
              <w:szCs w:val="14"/>
            </w:rPr>
            <w:t>nr tel. / fax</w:t>
          </w:r>
        </w:sdtContent>
      </w:sdt>
      <w:r w:rsidR="00446003">
        <w:rPr>
          <w:sz w:val="14"/>
          <w:szCs w:val="14"/>
        </w:rPr>
        <w:t xml:space="preserve"> </w:t>
      </w:r>
    </w:p>
    <w:permEnd w:id="1547774493"/>
    <w:p w14:paraId="0C1EFF6C" w14:textId="77777777" w:rsidR="009B3562" w:rsidRPr="00D43726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1C398989" w14:textId="77777777" w:rsidR="00CA6061" w:rsidRPr="00D43726" w:rsidRDefault="00CA6061" w:rsidP="00CA6061">
      <w:pPr>
        <w:spacing w:line="276" w:lineRule="auto"/>
        <w:ind w:firstLine="3686"/>
        <w:jc w:val="center"/>
        <w:rPr>
          <w:rFonts w:ascii="Times New Roman" w:hAnsi="Times New Roman"/>
          <w:b/>
          <w:bCs/>
          <w:i/>
        </w:rPr>
      </w:pPr>
      <w:r w:rsidRPr="00D43726">
        <w:rPr>
          <w:rFonts w:ascii="Times New Roman" w:hAnsi="Times New Roman"/>
          <w:b/>
          <w:i/>
        </w:rPr>
        <w:t>Zakład Gospodarki Mieszkaniowej</w:t>
      </w:r>
    </w:p>
    <w:p w14:paraId="665E0231" w14:textId="77777777" w:rsidR="00CA6061" w:rsidRPr="00D43726" w:rsidRDefault="00CA6061" w:rsidP="00CA6061">
      <w:pPr>
        <w:tabs>
          <w:tab w:val="left" w:pos="4678"/>
        </w:tabs>
        <w:spacing w:line="276" w:lineRule="auto"/>
        <w:ind w:firstLine="3686"/>
        <w:jc w:val="center"/>
        <w:rPr>
          <w:rFonts w:ascii="Times New Roman" w:hAnsi="Times New Roman"/>
          <w:i/>
        </w:rPr>
      </w:pPr>
      <w:r w:rsidRPr="00D43726">
        <w:rPr>
          <w:rFonts w:ascii="Times New Roman" w:hAnsi="Times New Roman"/>
          <w:b/>
          <w:i/>
        </w:rPr>
        <w:t>95-200 Pabianice, ul. Warzywna 6</w:t>
      </w:r>
    </w:p>
    <w:p w14:paraId="3F86FF32" w14:textId="77777777" w:rsidR="009B3562" w:rsidRPr="00D43726" w:rsidRDefault="009B3562" w:rsidP="009B3562">
      <w:pPr>
        <w:tabs>
          <w:tab w:val="left" w:pos="6260"/>
        </w:tabs>
        <w:ind w:right="226"/>
        <w:jc w:val="center"/>
        <w:rPr>
          <w:rFonts w:ascii="Times New Roman" w:hAnsi="Times New Roman"/>
          <w:b/>
          <w:u w:val="single"/>
        </w:rPr>
      </w:pPr>
    </w:p>
    <w:p w14:paraId="40E1BABA" w14:textId="77777777" w:rsidR="00713206" w:rsidRPr="00446003" w:rsidRDefault="00CA6061" w:rsidP="00563EC5">
      <w:pPr>
        <w:pStyle w:val="Tekstpodstawowywcity3"/>
        <w:spacing w:before="120"/>
        <w:ind w:left="0"/>
        <w:jc w:val="center"/>
        <w:rPr>
          <w:rFonts w:asciiTheme="minorHAnsi" w:hAnsiTheme="minorHAnsi" w:cstheme="minorHAnsi"/>
          <w:sz w:val="22"/>
        </w:rPr>
      </w:pPr>
      <w:r w:rsidRPr="00446003">
        <w:rPr>
          <w:rFonts w:asciiTheme="minorHAnsi" w:hAnsiTheme="minorHAnsi" w:cstheme="minorHAnsi"/>
          <w:sz w:val="22"/>
          <w:u w:val="single"/>
        </w:rPr>
        <w:t>dotyczy:</w:t>
      </w:r>
      <w:r w:rsidRPr="00446003">
        <w:rPr>
          <w:rFonts w:asciiTheme="minorHAnsi" w:hAnsiTheme="minorHAnsi" w:cstheme="minorHAnsi"/>
          <w:sz w:val="22"/>
        </w:rPr>
        <w:t xml:space="preserve"> postępowania o udzielenie zamówienia publicznego pn. </w:t>
      </w:r>
    </w:p>
    <w:p w14:paraId="10D82C17" w14:textId="3B31F4EC" w:rsidR="00C3020F" w:rsidRPr="00446003" w:rsidRDefault="007E349D" w:rsidP="00C3020F">
      <w:pPr>
        <w:pStyle w:val="Standard"/>
        <w:tabs>
          <w:tab w:val="num" w:pos="7371"/>
        </w:tabs>
        <w:spacing w:after="120"/>
        <w:ind w:left="567"/>
        <w:jc w:val="center"/>
        <w:rPr>
          <w:rFonts w:asciiTheme="minorHAnsi" w:hAnsiTheme="minorHAnsi" w:cstheme="minorHAnsi"/>
          <w:b/>
          <w:sz w:val="36"/>
          <w:szCs w:val="36"/>
          <w:lang w:val="pl-PL"/>
        </w:rPr>
      </w:pPr>
      <w:r w:rsidRPr="00446003">
        <w:rPr>
          <w:rFonts w:asciiTheme="minorHAnsi" w:hAnsiTheme="minorHAnsi" w:cstheme="minorHAnsi"/>
          <w:b/>
          <w:sz w:val="36"/>
          <w:szCs w:val="36"/>
          <w:lang w:val="pl-PL"/>
        </w:rPr>
        <w:t>„</w:t>
      </w:r>
      <w:r w:rsidR="00765E92" w:rsidRPr="00446003">
        <w:rPr>
          <w:rFonts w:asciiTheme="minorHAnsi" w:hAnsiTheme="minorHAnsi" w:cstheme="minorHAnsi"/>
          <w:b/>
          <w:sz w:val="36"/>
          <w:szCs w:val="36"/>
          <w:lang w:val="pl-PL"/>
        </w:rPr>
        <w:t>Przedsięwzięcie Termomodernizacyjne Wielorodzinnych Komunalnych Budynków Mieszkaniowych – Wyszyńskiego 4</w:t>
      </w:r>
      <w:r w:rsidRPr="00446003">
        <w:rPr>
          <w:rFonts w:asciiTheme="minorHAnsi" w:hAnsiTheme="minorHAnsi" w:cstheme="minorHAnsi"/>
          <w:b/>
          <w:sz w:val="36"/>
          <w:szCs w:val="36"/>
          <w:lang w:val="pl-PL"/>
        </w:rPr>
        <w:t>”</w:t>
      </w:r>
      <w:r w:rsidR="00706909" w:rsidRPr="00446003">
        <w:rPr>
          <w:rFonts w:asciiTheme="minorHAnsi" w:hAnsiTheme="minorHAnsi" w:cstheme="minorHAnsi"/>
          <w:b/>
          <w:sz w:val="36"/>
          <w:szCs w:val="36"/>
          <w:lang w:val="pl-PL"/>
        </w:rPr>
        <w:t xml:space="preserve"> część termomodernizacyjna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763"/>
      </w:tblGrid>
      <w:tr w:rsidR="00103DF0" w:rsidRPr="00D43726" w14:paraId="4FB46ACA" w14:textId="77777777">
        <w:trPr>
          <w:trHeight w:val="520"/>
          <w:jc w:val="center"/>
        </w:trPr>
        <w:tc>
          <w:tcPr>
            <w:tcW w:w="10913" w:type="dxa"/>
            <w:shd w:val="pct25" w:color="auto" w:fill="auto"/>
            <w:vAlign w:val="center"/>
          </w:tcPr>
          <w:p w14:paraId="17D13394" w14:textId="77777777" w:rsidR="00103DF0" w:rsidRPr="00D43726" w:rsidRDefault="00103DF0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D43726">
              <w:rPr>
                <w:rFonts w:ascii="Calibri" w:hAnsi="Calibri" w:cs="Calibri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57719FCC" w14:textId="77777777" w:rsidR="00103DF0" w:rsidRPr="00D43726" w:rsidRDefault="00103DF0" w:rsidP="004E64E0">
      <w:pPr>
        <w:tabs>
          <w:tab w:val="left" w:pos="6260"/>
        </w:tabs>
        <w:spacing w:line="360" w:lineRule="auto"/>
        <w:ind w:right="226"/>
        <w:jc w:val="center"/>
        <w:rPr>
          <w:rFonts w:ascii="Times New Roman" w:hAnsi="Times New Roman"/>
          <w:b/>
          <w:u w:val="single"/>
        </w:rPr>
      </w:pPr>
    </w:p>
    <w:p w14:paraId="3D0C3BD6" w14:textId="77777777" w:rsidR="007941D3" w:rsidRPr="00D43726" w:rsidRDefault="00563EC5" w:rsidP="00563EC5">
      <w:pPr>
        <w:keepNext/>
        <w:spacing w:line="276" w:lineRule="auto"/>
        <w:jc w:val="both"/>
        <w:rPr>
          <w:rFonts w:ascii="Times New Roman" w:hAnsi="Times New Roman"/>
          <w:szCs w:val="24"/>
        </w:rPr>
      </w:pPr>
      <w:r w:rsidRPr="00D43726">
        <w:rPr>
          <w:rFonts w:ascii="Times New Roman" w:hAnsi="Times New Roman"/>
          <w:szCs w:val="24"/>
        </w:rPr>
        <w:t>oświadczam, iż wszystkie osoby prowadzące prace w charakterze:</w:t>
      </w:r>
    </w:p>
    <w:tbl>
      <w:tblPr>
        <w:tblW w:w="1048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359"/>
        <w:gridCol w:w="2410"/>
        <w:gridCol w:w="1984"/>
        <w:gridCol w:w="2126"/>
      </w:tblGrid>
      <w:tr w:rsidR="007941D3" w:rsidRPr="00D43726" w14:paraId="717AF2DA" w14:textId="77777777" w:rsidTr="007941D3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05BB5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0AAF5DD" w14:textId="77777777" w:rsidR="007941D3" w:rsidRPr="00D43726" w:rsidRDefault="007941D3" w:rsidP="00065855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3726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6E139" w14:textId="77777777" w:rsidR="007941D3" w:rsidRPr="00D43726" w:rsidRDefault="007941D3" w:rsidP="00065855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B1B8D" w14:textId="77777777" w:rsidR="007941D3" w:rsidRPr="00D43726" w:rsidRDefault="00563EC5" w:rsidP="0099124C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Rodzaj stanowiska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CD3E1" w14:textId="77777777" w:rsidR="007941D3" w:rsidRPr="00D43726" w:rsidRDefault="00563EC5" w:rsidP="00065855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Kwalifikacje/ Doświadczenie zawodowe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28B1" w14:textId="77777777" w:rsidR="007941D3" w:rsidRPr="00D43726" w:rsidRDefault="007941D3" w:rsidP="00065855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Sposób dysponowania</w:t>
            </w:r>
          </w:p>
        </w:tc>
      </w:tr>
      <w:permStart w:id="1583819323" w:edGrp="everyone" w:colFirst="1" w:colLast="1"/>
      <w:permStart w:id="2119002662" w:edGrp="everyone" w:colFirst="2" w:colLast="2"/>
      <w:permStart w:id="1005461997" w:edGrp="everyone" w:colFirst="3" w:colLast="3"/>
      <w:permStart w:id="1587764612" w:edGrp="everyone" w:colFirst="4" w:colLast="4"/>
      <w:tr w:rsidR="00446003" w:rsidRPr="00D43726" w14:paraId="1116992A" w14:textId="77777777" w:rsidTr="00446003">
        <w:trPr>
          <w:trHeight w:val="794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E88B95" w14:textId="3910EC0F" w:rsidR="00446003" w:rsidRPr="00D43726" w:rsidRDefault="00337504" w:rsidP="00446003">
            <w:pPr>
              <w:autoSpaceDE w:val="0"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1089770946"/>
                <w:placeholder>
                  <w:docPart w:val="81A49DB647064161B98435A2F8E09428"/>
                </w:placeholder>
                <w:showingPlcHdr/>
              </w:sdtPr>
              <w:sdtEndPr/>
              <w:sdtContent>
                <w:permStart w:id="830477774" w:edGrp="everyone"/>
                <w:r w:rsidR="00A951C2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  <w:permEnd w:id="830477774"/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757703494"/>
            <w:placeholder>
              <w:docPart w:val="53D5F2C0997E4C3BBBA508F5FBE9758D"/>
            </w:placeholder>
            <w:showingPlcHdr/>
          </w:sdtPr>
          <w:sdtEndPr/>
          <w:sdtContent>
            <w:tc>
              <w:tcPr>
                <w:tcW w:w="33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03F912B" w14:textId="7E6F7D69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934556500"/>
            <w:placeholder>
              <w:docPart w:val="6E547957D9614BDA915FAB6355C25DFC"/>
            </w:placeholder>
            <w:showingPlcHdr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1B107BF" w14:textId="371F5A50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832362775"/>
            <w:placeholder>
              <w:docPart w:val="F944839BA6C44298B61E96DDDD474B5C"/>
            </w:placeholder>
            <w:showingPlcHdr/>
          </w:sdtPr>
          <w:sdtEndPr/>
          <w:sdtContent>
            <w:tc>
              <w:tcPr>
                <w:tcW w:w="1984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F82FE3C" w14:textId="01A34409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369146274"/>
            <w:placeholder>
              <w:docPart w:val="1E28CC4820FD4EFEA83D3A161C10E6B5"/>
            </w:placeholder>
            <w:showingPlcHdr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F600117" w14:textId="1A695F0A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430138721" w:edGrp="everyone" w:colFirst="0" w:colLast="0"/>
      <w:permStart w:id="210061123" w:edGrp="everyone" w:colFirst="1" w:colLast="1"/>
      <w:permStart w:id="1525447253" w:edGrp="everyone" w:colFirst="2" w:colLast="2"/>
      <w:permStart w:id="1662473630" w:edGrp="everyone" w:colFirst="3" w:colLast="3"/>
      <w:permStart w:id="2025862046" w:edGrp="everyone" w:colFirst="4" w:colLast="4"/>
      <w:permEnd w:id="1583819323"/>
      <w:permEnd w:id="2119002662"/>
      <w:permEnd w:id="1005461997"/>
      <w:permEnd w:id="1587764612"/>
      <w:tr w:rsidR="00446003" w:rsidRPr="00D43726" w14:paraId="5958EB66" w14:textId="77777777" w:rsidTr="00446003">
        <w:trPr>
          <w:trHeight w:val="794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ACA89" w14:textId="0036BDAE" w:rsidR="00446003" w:rsidRPr="00D43726" w:rsidRDefault="00337504" w:rsidP="00446003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686331536"/>
                <w:placeholder>
                  <w:docPart w:val="FB2FDE61410046A18995F89959E176FC"/>
                </w:placeholder>
                <w:showingPlcHdr/>
              </w:sdtPr>
              <w:sdtEndPr/>
              <w:sdtContent>
                <w:r w:rsidR="00A951C2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727112830"/>
            <w:placeholder>
              <w:docPart w:val="15018534943644E692F2A31629527C13"/>
            </w:placeholder>
            <w:showingPlcHdr/>
          </w:sdtPr>
          <w:sdtEndPr/>
          <w:sdtContent>
            <w:tc>
              <w:tcPr>
                <w:tcW w:w="33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A388E2F" w14:textId="40A7DA91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661974533"/>
            <w:placeholder>
              <w:docPart w:val="13DB52FE2C634729B993816638838D5E"/>
            </w:placeholder>
            <w:showingPlcHdr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6B3858F" w14:textId="50E8E446" w:rsidR="00446003" w:rsidRPr="00D43726" w:rsidRDefault="00446003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287785242"/>
            <w:placeholder>
              <w:docPart w:val="206F83530D1447A0A8AE7F0AF5BF4191"/>
            </w:placeholder>
            <w:showingPlcHdr/>
          </w:sdtPr>
          <w:sdtEndPr/>
          <w:sdtContent>
            <w:tc>
              <w:tcPr>
                <w:tcW w:w="1984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0177953" w14:textId="333DB8C9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665290842"/>
            <w:placeholder>
              <w:docPart w:val="DF44FBB96C9645D1B4F3F53CA1C09615"/>
            </w:placeholder>
            <w:showingPlcHdr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F960560" w14:textId="10B5E5F4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983070395" w:edGrp="everyone" w:colFirst="0" w:colLast="0"/>
      <w:permStart w:id="1959154806" w:edGrp="everyone" w:colFirst="1" w:colLast="1"/>
      <w:permStart w:id="1703154060" w:edGrp="everyone" w:colFirst="2" w:colLast="2"/>
      <w:permStart w:id="1891322583" w:edGrp="everyone" w:colFirst="3" w:colLast="3"/>
      <w:permStart w:id="1877113009" w:edGrp="everyone" w:colFirst="4" w:colLast="4"/>
      <w:permEnd w:id="430138721"/>
      <w:permEnd w:id="210061123"/>
      <w:permEnd w:id="1525447253"/>
      <w:permEnd w:id="1662473630"/>
      <w:permEnd w:id="2025862046"/>
      <w:tr w:rsidR="00446003" w:rsidRPr="00D43726" w14:paraId="0AAF03D3" w14:textId="77777777" w:rsidTr="00446003">
        <w:trPr>
          <w:trHeight w:val="794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7B2319" w14:textId="3E95130B" w:rsidR="00446003" w:rsidRPr="00D43726" w:rsidRDefault="00337504" w:rsidP="00446003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2070995887"/>
                <w:placeholder>
                  <w:docPart w:val="DAD5CADB85B146B9B875AC165B69F434"/>
                </w:placeholder>
                <w:showingPlcHdr/>
              </w:sdtPr>
              <w:sdtEndPr/>
              <w:sdtContent>
                <w:r w:rsidR="00A951C2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907025940"/>
            <w:placeholder>
              <w:docPart w:val="4A8CC858744D420987D8D0DAB09CC1EC"/>
            </w:placeholder>
            <w:showingPlcHdr/>
          </w:sdtPr>
          <w:sdtEndPr/>
          <w:sdtContent>
            <w:tc>
              <w:tcPr>
                <w:tcW w:w="33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8FE4369" w14:textId="6DD13E96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299605983"/>
            <w:placeholder>
              <w:docPart w:val="FFF119FC9CBC43F19C194771A1664C2A"/>
            </w:placeholder>
            <w:showingPlcHdr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D6CD802" w14:textId="242504BD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449403723"/>
            <w:placeholder>
              <w:docPart w:val="7803D73535C74C3B91184F5D548686E9"/>
            </w:placeholder>
            <w:showingPlcHdr/>
          </w:sdtPr>
          <w:sdtEndPr/>
          <w:sdtContent>
            <w:tc>
              <w:tcPr>
                <w:tcW w:w="1984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3A7756D" w14:textId="33847095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2103631993"/>
            <w:placeholder>
              <w:docPart w:val="6543E9AADBAD419680A359FC00A20031"/>
            </w:placeholder>
            <w:showingPlcHdr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A50D958" w14:textId="24C329CE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448073955" w:edGrp="everyone" w:colFirst="0" w:colLast="0"/>
      <w:permStart w:id="1789351250" w:edGrp="everyone" w:colFirst="1" w:colLast="1"/>
      <w:permStart w:id="395988046" w:edGrp="everyone" w:colFirst="2" w:colLast="2"/>
      <w:permStart w:id="461705911" w:edGrp="everyone" w:colFirst="3" w:colLast="3"/>
      <w:permStart w:id="635790960" w:edGrp="everyone" w:colFirst="4" w:colLast="4"/>
      <w:permEnd w:id="1983070395"/>
      <w:permEnd w:id="1959154806"/>
      <w:permEnd w:id="1703154060"/>
      <w:permEnd w:id="1891322583"/>
      <w:permEnd w:id="1877113009"/>
      <w:tr w:rsidR="00446003" w:rsidRPr="00D43726" w14:paraId="12DEC58F" w14:textId="77777777" w:rsidTr="00446003">
        <w:trPr>
          <w:trHeight w:val="794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F48642" w14:textId="42AE4D95" w:rsidR="00446003" w:rsidRPr="00D43726" w:rsidRDefault="00337504" w:rsidP="00446003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1082056624"/>
                <w:placeholder>
                  <w:docPart w:val="38A4BC628B494900841BAD83BCA346E2"/>
                </w:placeholder>
                <w:showingPlcHdr/>
              </w:sdtPr>
              <w:sdtEndPr/>
              <w:sdtContent>
                <w:r w:rsidR="00A951C2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797094948"/>
            <w:placeholder>
              <w:docPart w:val="6C6E1F4DC6D547F188E9B23D1AE6175B"/>
            </w:placeholder>
            <w:showingPlcHdr/>
          </w:sdtPr>
          <w:sdtEndPr/>
          <w:sdtContent>
            <w:tc>
              <w:tcPr>
                <w:tcW w:w="33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4DCF7BB3" w14:textId="45FDAB56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128666611"/>
            <w:placeholder>
              <w:docPart w:val="69F4C79495B94C5EB0C3517548AFCBB2"/>
            </w:placeholder>
            <w:showingPlcHdr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BC9672F" w14:textId="72EAC197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548070114"/>
            <w:placeholder>
              <w:docPart w:val="058C0628FFC145AEAD72355760CD3B5E"/>
            </w:placeholder>
            <w:showingPlcHdr/>
          </w:sdtPr>
          <w:sdtEndPr/>
          <w:sdtContent>
            <w:tc>
              <w:tcPr>
                <w:tcW w:w="1984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88831CA" w14:textId="4B6CE78B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75569303"/>
            <w:placeholder>
              <w:docPart w:val="B9BF01987C47463D802D352B306C7838"/>
            </w:placeholder>
            <w:showingPlcHdr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BEB09AB" w14:textId="366E231D" w:rsidR="00446003" w:rsidRPr="00D43726" w:rsidRDefault="00A951C2" w:rsidP="00446003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End w:id="448073955"/>
      <w:permEnd w:id="1789351250"/>
      <w:permEnd w:id="395988046"/>
      <w:permEnd w:id="461705911"/>
      <w:permEnd w:id="635790960"/>
    </w:tbl>
    <w:p w14:paraId="074DA9AA" w14:textId="77777777" w:rsidR="007941D3" w:rsidRPr="00D43726" w:rsidRDefault="007941D3" w:rsidP="007941D3">
      <w:pPr>
        <w:ind w:right="226"/>
        <w:jc w:val="right"/>
        <w:rPr>
          <w:rFonts w:ascii="Times New Roman" w:hAnsi="Times New Roman"/>
          <w:b/>
          <w:sz w:val="16"/>
        </w:rPr>
      </w:pPr>
    </w:p>
    <w:p w14:paraId="49728066" w14:textId="77777777" w:rsidR="00563EC5" w:rsidRPr="00D43726" w:rsidRDefault="00563EC5" w:rsidP="007941D3">
      <w:pPr>
        <w:autoSpaceDE w:val="0"/>
        <w:jc w:val="both"/>
        <w:rPr>
          <w:rFonts w:ascii="Times New Roman" w:hAnsi="Times New Roman"/>
        </w:rPr>
      </w:pPr>
      <w:r w:rsidRPr="00D43726">
        <w:rPr>
          <w:rFonts w:ascii="Times New Roman" w:hAnsi="Times New Roman"/>
          <w:szCs w:val="24"/>
        </w:rPr>
        <w:t xml:space="preserve">na w/w terenie </w:t>
      </w:r>
      <w:r w:rsidRPr="00D43726">
        <w:rPr>
          <w:rFonts w:ascii="Times New Roman" w:hAnsi="Times New Roman"/>
          <w:b/>
          <w:szCs w:val="24"/>
        </w:rPr>
        <w:t>są zatrudnione na podstawie umowy o pracę</w:t>
      </w:r>
    </w:p>
    <w:p w14:paraId="48B4B840" w14:textId="77777777" w:rsidR="004E64E0" w:rsidRPr="00D43726" w:rsidRDefault="007941D3" w:rsidP="007941D3">
      <w:pPr>
        <w:autoSpaceDE w:val="0"/>
        <w:jc w:val="both"/>
        <w:rPr>
          <w:rFonts w:ascii="Times New Roman" w:hAnsi="Times New Roman"/>
          <w:szCs w:val="24"/>
        </w:rPr>
      </w:pPr>
      <w:r w:rsidRPr="00D43726">
        <w:rPr>
          <w:rFonts w:ascii="Times New Roman" w:hAnsi="Times New Roman"/>
        </w:rPr>
        <w:t>Ponadto oświadczamy, że osoby, które będą uczestniczyć w wykonywaniu zamówienia posiadają wymagane uprawnienia.</w:t>
      </w:r>
    </w:p>
    <w:p w14:paraId="580D3801" w14:textId="77777777" w:rsidR="004E64E0" w:rsidRPr="00D43726" w:rsidRDefault="004E64E0" w:rsidP="004E64E0">
      <w:pPr>
        <w:ind w:right="226"/>
        <w:jc w:val="right"/>
        <w:rPr>
          <w:rFonts w:ascii="Times New Roman" w:hAnsi="Times New Roman"/>
          <w:b/>
          <w:sz w:val="16"/>
        </w:rPr>
      </w:pPr>
    </w:p>
    <w:p w14:paraId="0E2A6684" w14:textId="77777777" w:rsidR="009A1485" w:rsidRPr="00D43726" w:rsidRDefault="009A1485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</w:p>
    <w:p w14:paraId="0BAB9BDD" w14:textId="77777777" w:rsidR="009A1485" w:rsidRPr="00D43726" w:rsidRDefault="009A1485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</w:p>
    <w:permStart w:id="923695827" w:edGrp="everyone"/>
    <w:p w14:paraId="7270A7E6" w14:textId="2E32348F" w:rsidR="00470E1E" w:rsidRPr="00FE6369" w:rsidRDefault="00C816B9" w:rsidP="00470E1E">
      <w:pPr>
        <w:pStyle w:val="Tekstpodstawowy2"/>
        <w:spacing w:line="360" w:lineRule="auto"/>
        <w:ind w:firstLine="5103"/>
        <w:jc w:val="center"/>
        <w:rPr>
          <w:sz w:val="16"/>
          <w:szCs w:val="14"/>
        </w:rPr>
      </w:pPr>
      <w:r w:rsidRPr="00D43726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B56B58" wp14:editId="39A6B3AC">
                <wp:simplePos x="0" y="0"/>
                <wp:positionH relativeFrom="column">
                  <wp:posOffset>3688686</wp:posOffset>
                </wp:positionH>
                <wp:positionV relativeFrom="paragraph">
                  <wp:posOffset>170284</wp:posOffset>
                </wp:positionV>
                <wp:extent cx="2732629" cy="697692"/>
                <wp:effectExtent l="0" t="0" r="10795" b="26670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2629" cy="6976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35FE86" w14:textId="77777777" w:rsidR="00386B39" w:rsidRPr="00D43726" w:rsidRDefault="00386B39" w:rsidP="00386B39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</w:rPr>
                            </w:pPr>
                            <w:r w:rsidRPr="00D43726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kwalifikowany podpis elektroniczny, podpis zaufany lub podpis osobisty 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56B5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90.45pt;margin-top:13.4pt;width:215.15pt;height:5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" fillcolor="window" strokeweight=".5pt">
                <v:path arrowok="t"/>
                <v:textbox>
                  <w:txbxContent>
                    <w:p w14:paraId="5035FE86" w14:textId="77777777" w:rsidR="00386B39" w:rsidRPr="00D43726" w:rsidRDefault="00386B39" w:rsidP="00386B39">
                      <w:pPr>
                        <w:jc w:val="center"/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D43726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 xml:space="preserve">kwalifikowany podpis elektroniczny, podpis zaufany lub podpis </w:t>
                      </w:r>
                      <w:proofErr w:type="gramStart"/>
                      <w:r w:rsidRPr="00D43726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osobisty  osób</w:t>
                      </w:r>
                      <w:proofErr w:type="gramEnd"/>
                      <w:r w:rsidRPr="00D43726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470E1E" w:rsidRPr="00470E1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74382796"/>
          <w:placeholder>
            <w:docPart w:val="60CD29681B304DE7960832C075625C83"/>
          </w:placeholder>
          <w:showingPlcHdr/>
        </w:sdtPr>
        <w:sdtEndPr/>
        <w:sdtContent>
          <w:r w:rsidR="00A951C2">
            <w:rPr>
              <w:rStyle w:val="Tekstzastpczy"/>
            </w:rPr>
            <w:t>...........................................</w:t>
          </w:r>
        </w:sdtContent>
      </w:sdt>
    </w:p>
    <w:permEnd w:id="923695827"/>
    <w:p w14:paraId="518732D1" w14:textId="66E60529" w:rsidR="004E64E0" w:rsidRPr="00386B39" w:rsidRDefault="004E64E0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</w:p>
    <w:sectPr w:rsidR="004E64E0" w:rsidRPr="00386B39" w:rsidSect="00D729F1">
      <w:headerReference w:type="even" r:id="rId9"/>
      <w:pgSz w:w="11907" w:h="16840" w:code="9"/>
      <w:pgMar w:top="568" w:right="567" w:bottom="794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9500" w14:textId="77777777" w:rsidR="00337504" w:rsidRPr="00D43726" w:rsidRDefault="00337504">
      <w:r w:rsidRPr="00D43726">
        <w:separator/>
      </w:r>
    </w:p>
  </w:endnote>
  <w:endnote w:type="continuationSeparator" w:id="0">
    <w:p w14:paraId="0C50FDFB" w14:textId="77777777" w:rsidR="00337504" w:rsidRPr="00D43726" w:rsidRDefault="00337504">
      <w:r w:rsidRPr="00D4372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CAC92" w14:textId="77777777" w:rsidR="00337504" w:rsidRPr="00D43726" w:rsidRDefault="00337504">
      <w:r w:rsidRPr="00D43726">
        <w:separator/>
      </w:r>
    </w:p>
  </w:footnote>
  <w:footnote w:type="continuationSeparator" w:id="0">
    <w:p w14:paraId="75ABA7ED" w14:textId="77777777" w:rsidR="00337504" w:rsidRPr="00D43726" w:rsidRDefault="00337504">
      <w:r w:rsidRPr="00D4372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D43F" w14:textId="77777777" w:rsidR="00DE3A68" w:rsidRPr="00D43726" w:rsidRDefault="00DE3A68">
    <w:pPr>
      <w:pStyle w:val="Nagwek"/>
      <w:framePr w:wrap="around" w:vAnchor="text" w:hAnchor="margin" w:xAlign="center" w:y="1"/>
      <w:rPr>
        <w:rStyle w:val="Numerstrony"/>
      </w:rPr>
    </w:pPr>
    <w:r w:rsidRPr="00D43726">
      <w:rPr>
        <w:rStyle w:val="Numerstrony"/>
      </w:rPr>
      <w:fldChar w:fldCharType="begin"/>
    </w:r>
    <w:r w:rsidRPr="00D43726">
      <w:rPr>
        <w:rStyle w:val="Numerstrony"/>
      </w:rPr>
      <w:instrText xml:space="preserve">PAGE  </w:instrText>
    </w:r>
    <w:r w:rsidRPr="00D43726">
      <w:rPr>
        <w:rStyle w:val="Numerstrony"/>
      </w:rPr>
      <w:fldChar w:fldCharType="separate"/>
    </w:r>
    <w:r w:rsidRPr="00D43726">
      <w:rPr>
        <w:rStyle w:val="Numerstrony"/>
      </w:rPr>
      <w:t>2</w:t>
    </w:r>
    <w:r w:rsidRPr="00D43726">
      <w:rPr>
        <w:rStyle w:val="Numerstrony"/>
      </w:rPr>
      <w:fldChar w:fldCharType="end"/>
    </w:r>
  </w:p>
  <w:p w14:paraId="121F4656" w14:textId="77777777" w:rsidR="00DE3A68" w:rsidRPr="00D43726" w:rsidRDefault="00DE3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7DE090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094636661" o:spid="_x0000_i1025" type="#_x0000_t75" style="width:12.05pt;height:12.05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gwek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6"/>
    <w:multiLevelType w:val="singleLevel"/>
    <w:tmpl w:val="7B3C12F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9"/>
    <w:multiLevelType w:val="singleLevel"/>
    <w:tmpl w:val="FA566A1C"/>
    <w:name w:val="WW8Num9"/>
    <w:lvl w:ilvl="0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25"/>
    <w:multiLevelType w:val="multilevel"/>
    <w:tmpl w:val="00000025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1931457"/>
    <w:multiLevelType w:val="hybridMultilevel"/>
    <w:tmpl w:val="F3A00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24C59BF"/>
    <w:multiLevelType w:val="multilevel"/>
    <w:tmpl w:val="84DC7958"/>
    <w:lvl w:ilvl="0">
      <w:start w:val="1"/>
      <w:numFmt w:val="none"/>
      <w:suff w:val="nothing"/>
      <w:lvlText w:val="%1"/>
      <w:lvlJc w:val="left"/>
    </w:lvl>
    <w:lvl w:ilvl="1">
      <w:start w:val="3"/>
      <w:numFmt w:val="decimal"/>
      <w:lvlText w:val=" %2."/>
      <w:lvlJc w:val="left"/>
      <w:pPr>
        <w:ind w:left="720" w:hanging="357"/>
      </w:p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06D13F28"/>
    <w:multiLevelType w:val="multilevel"/>
    <w:tmpl w:val="A21A4DC8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800C8"/>
    <w:multiLevelType w:val="hybridMultilevel"/>
    <w:tmpl w:val="13723E58"/>
    <w:lvl w:ilvl="0" w:tplc="25D81B2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C10B63"/>
    <w:multiLevelType w:val="hybridMultilevel"/>
    <w:tmpl w:val="116E2A8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0633E"/>
    <w:multiLevelType w:val="hybridMultilevel"/>
    <w:tmpl w:val="0F3E155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F1B0A088">
      <w:start w:val="1"/>
      <w:numFmt w:val="bullet"/>
      <w:lvlText w:val="-"/>
      <w:lvlJc w:val="left"/>
      <w:pPr>
        <w:ind w:left="3087" w:hanging="360"/>
      </w:pPr>
      <w:rPr>
        <w:rFonts w:ascii="Times New Roman" w:eastAsia="Lucida Sans Unicode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887A05"/>
    <w:multiLevelType w:val="hybridMultilevel"/>
    <w:tmpl w:val="D2E67158"/>
    <w:name w:val="WW8Num93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916AA8"/>
    <w:multiLevelType w:val="multilevel"/>
    <w:tmpl w:val="C6E0354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24C4C"/>
    <w:multiLevelType w:val="hybridMultilevel"/>
    <w:tmpl w:val="85A4856C"/>
    <w:lvl w:ilvl="0" w:tplc="22767B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5BA017D"/>
    <w:multiLevelType w:val="hybridMultilevel"/>
    <w:tmpl w:val="A4C230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F252A6"/>
    <w:multiLevelType w:val="hybridMultilevel"/>
    <w:tmpl w:val="00C2603A"/>
    <w:name w:val="WW8Num92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15E52"/>
    <w:multiLevelType w:val="hybridMultilevel"/>
    <w:tmpl w:val="94E20AA8"/>
    <w:lvl w:ilvl="0" w:tplc="0415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095C7B"/>
    <w:multiLevelType w:val="multilevel"/>
    <w:tmpl w:val="7BE472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D0696A"/>
    <w:multiLevelType w:val="hybridMultilevel"/>
    <w:tmpl w:val="8DA67B54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F0AC5"/>
    <w:multiLevelType w:val="hybridMultilevel"/>
    <w:tmpl w:val="DC7AE4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F06A7"/>
    <w:multiLevelType w:val="hybridMultilevel"/>
    <w:tmpl w:val="281874CC"/>
    <w:lvl w:ilvl="0" w:tplc="42D2F59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9D842A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7B8D12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35E66C04"/>
    <w:multiLevelType w:val="hybridMultilevel"/>
    <w:tmpl w:val="684247C4"/>
    <w:lvl w:ilvl="0" w:tplc="42A4F5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9040320"/>
    <w:multiLevelType w:val="singleLevel"/>
    <w:tmpl w:val="3F5E6B0C"/>
    <w:name w:val="WW8Num93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  <w:i w:val="0"/>
      </w:rPr>
    </w:lvl>
  </w:abstractNum>
  <w:abstractNum w:abstractNumId="26" w15:restartNumberingAfterBreak="0">
    <w:nsid w:val="3A4101DB"/>
    <w:multiLevelType w:val="hybridMultilevel"/>
    <w:tmpl w:val="D058696A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7C3F33"/>
    <w:multiLevelType w:val="multilevel"/>
    <w:tmpl w:val="EE3AF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D3B4F33"/>
    <w:multiLevelType w:val="multilevel"/>
    <w:tmpl w:val="7A94257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E7726E3"/>
    <w:multiLevelType w:val="hybridMultilevel"/>
    <w:tmpl w:val="00BEEE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B7C70"/>
    <w:multiLevelType w:val="hybridMultilevel"/>
    <w:tmpl w:val="3EA80958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FDA579B"/>
    <w:multiLevelType w:val="hybridMultilevel"/>
    <w:tmpl w:val="1CDA18A0"/>
    <w:lvl w:ilvl="0" w:tplc="6504EB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5E240A"/>
    <w:multiLevelType w:val="multilevel"/>
    <w:tmpl w:val="6CD6E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3776274"/>
    <w:multiLevelType w:val="hybridMultilevel"/>
    <w:tmpl w:val="8D16071C"/>
    <w:lvl w:ilvl="0" w:tplc="5C361E3E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59F2C3F"/>
    <w:multiLevelType w:val="hybridMultilevel"/>
    <w:tmpl w:val="F4C4CD08"/>
    <w:name w:val="WW8Num9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A43714"/>
    <w:multiLevelType w:val="multilevel"/>
    <w:tmpl w:val="9378F2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Arial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123F01"/>
    <w:multiLevelType w:val="hybridMultilevel"/>
    <w:tmpl w:val="75B8B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36E2E"/>
    <w:multiLevelType w:val="hybridMultilevel"/>
    <w:tmpl w:val="461C15CA"/>
    <w:name w:val="WW8Num93222"/>
    <w:lvl w:ilvl="0" w:tplc="0E44BAE2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61B49"/>
    <w:multiLevelType w:val="hybridMultilevel"/>
    <w:tmpl w:val="0C824E7E"/>
    <w:lvl w:ilvl="0" w:tplc="0415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9" w15:restartNumberingAfterBreak="0">
    <w:nsid w:val="4D1B3B6F"/>
    <w:multiLevelType w:val="hybridMultilevel"/>
    <w:tmpl w:val="CA38578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EA27C2A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b w:val="0"/>
        <w:sz w:val="24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0F22C02"/>
    <w:multiLevelType w:val="hybridMultilevel"/>
    <w:tmpl w:val="25F0E6EA"/>
    <w:lvl w:ilvl="0" w:tplc="24DA29E0">
      <w:start w:val="1"/>
      <w:numFmt w:val="lowerLetter"/>
      <w:lvlText w:val="%1)."/>
      <w:lvlJc w:val="left"/>
      <w:pPr>
        <w:tabs>
          <w:tab w:val="num" w:pos="567"/>
        </w:tabs>
        <w:ind w:left="850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B95D39"/>
    <w:multiLevelType w:val="multilevel"/>
    <w:tmpl w:val="180CD83A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6037745"/>
    <w:multiLevelType w:val="multilevel"/>
    <w:tmpl w:val="9250ABA0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C80B67"/>
    <w:multiLevelType w:val="hybridMultilevel"/>
    <w:tmpl w:val="3D0C6502"/>
    <w:lvl w:ilvl="0" w:tplc="04150011">
      <w:start w:val="1"/>
      <w:numFmt w:val="decimal"/>
      <w:lvlText w:val="%1)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E17738E"/>
    <w:multiLevelType w:val="hybridMultilevel"/>
    <w:tmpl w:val="A0F68590"/>
    <w:lvl w:ilvl="0" w:tplc="04150007">
      <w:start w:val="1"/>
      <w:numFmt w:val="bullet"/>
      <w:lvlText w:val=""/>
      <w:lvlPicBulletId w:val="0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5" w15:restartNumberingAfterBreak="0">
    <w:nsid w:val="5EA24919"/>
    <w:multiLevelType w:val="hybridMultilevel"/>
    <w:tmpl w:val="085E577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0971EE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01AA5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C4305"/>
    <w:multiLevelType w:val="hybridMultilevel"/>
    <w:tmpl w:val="97B482A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8369E9"/>
    <w:multiLevelType w:val="multilevel"/>
    <w:tmpl w:val="4D06733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9077BD2"/>
    <w:multiLevelType w:val="multilevel"/>
    <w:tmpl w:val="B90C9A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69C624AD"/>
    <w:multiLevelType w:val="hybridMultilevel"/>
    <w:tmpl w:val="69C41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31AEC"/>
    <w:multiLevelType w:val="hybridMultilevel"/>
    <w:tmpl w:val="4D841E8C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5ED6B7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E365C6A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D0712B"/>
    <w:multiLevelType w:val="hybridMultilevel"/>
    <w:tmpl w:val="99583F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3337E3"/>
    <w:multiLevelType w:val="hybridMultilevel"/>
    <w:tmpl w:val="73CE0900"/>
    <w:lvl w:ilvl="0" w:tplc="83C6A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6C9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33A35F3"/>
    <w:multiLevelType w:val="hybridMultilevel"/>
    <w:tmpl w:val="32C899CE"/>
    <w:lvl w:ilvl="0" w:tplc="D4A2EC4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74802870"/>
    <w:multiLevelType w:val="hybridMultilevel"/>
    <w:tmpl w:val="B76423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7631788E"/>
    <w:multiLevelType w:val="hybridMultilevel"/>
    <w:tmpl w:val="64627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B53715"/>
    <w:multiLevelType w:val="hybridMultilevel"/>
    <w:tmpl w:val="DC6A4F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700AA9"/>
    <w:multiLevelType w:val="hybridMultilevel"/>
    <w:tmpl w:val="7494C916"/>
    <w:lvl w:ilvl="0" w:tplc="A3989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EB10DD0"/>
    <w:multiLevelType w:val="hybridMultilevel"/>
    <w:tmpl w:val="32CC2636"/>
    <w:name w:val="WW8Num93223"/>
    <w:lvl w:ilvl="0" w:tplc="92123B36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F802870"/>
    <w:multiLevelType w:val="hybridMultilevel"/>
    <w:tmpl w:val="86FCFE8E"/>
    <w:lvl w:ilvl="0" w:tplc="0415000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04E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A317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02532">
    <w:abstractNumId w:val="0"/>
  </w:num>
  <w:num w:numId="2" w16cid:durableId="1896358211">
    <w:abstractNumId w:val="10"/>
  </w:num>
  <w:num w:numId="3" w16cid:durableId="1566836649">
    <w:abstractNumId w:val="15"/>
    <w:lvlOverride w:ilvl="0">
      <w:lvl w:ilvl="0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4" w16cid:durableId="1862628326">
    <w:abstractNumId w:val="42"/>
    <w:lvlOverride w:ilvl="0">
      <w:lvl w:ilvl="0">
        <w:start w:val="1"/>
        <w:numFmt w:val="decimal"/>
        <w:lvlText w:val="%1."/>
        <w:legacy w:legacy="1" w:legacySpace="0" w:legacyIndent="340"/>
        <w:lvlJc w:val="left"/>
        <w:pPr>
          <w:ind w:left="340" w:hanging="34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</w:num>
  <w:num w:numId="5" w16cid:durableId="137184335">
    <w:abstractNumId w:val="22"/>
  </w:num>
  <w:num w:numId="6" w16cid:durableId="1605722206">
    <w:abstractNumId w:val="21"/>
  </w:num>
  <w:num w:numId="7" w16cid:durableId="901864835">
    <w:abstractNumId w:val="23"/>
  </w:num>
  <w:num w:numId="8" w16cid:durableId="1467771268">
    <w:abstractNumId w:val="39"/>
  </w:num>
  <w:num w:numId="9" w16cid:durableId="788746971">
    <w:abstractNumId w:val="16"/>
  </w:num>
  <w:num w:numId="10" w16cid:durableId="1077554989">
    <w:abstractNumId w:val="62"/>
  </w:num>
  <w:num w:numId="11" w16cid:durableId="293027102">
    <w:abstractNumId w:val="28"/>
  </w:num>
  <w:num w:numId="12" w16cid:durableId="1658413166">
    <w:abstractNumId w:val="59"/>
  </w:num>
  <w:num w:numId="13" w16cid:durableId="742994247">
    <w:abstractNumId w:val="32"/>
  </w:num>
  <w:num w:numId="14" w16cid:durableId="1864050688">
    <w:abstractNumId w:val="8"/>
  </w:num>
  <w:num w:numId="15" w16cid:durableId="775252112">
    <w:abstractNumId w:val="9"/>
  </w:num>
  <w:num w:numId="16" w16cid:durableId="860584113">
    <w:abstractNumId w:val="27"/>
  </w:num>
  <w:num w:numId="17" w16cid:durableId="1428965341">
    <w:abstractNumId w:val="35"/>
  </w:num>
  <w:num w:numId="18" w16cid:durableId="1657345066">
    <w:abstractNumId w:val="49"/>
  </w:num>
  <w:num w:numId="19" w16cid:durableId="1680542402">
    <w:abstractNumId w:val="52"/>
  </w:num>
  <w:num w:numId="20" w16cid:durableId="1531988757">
    <w:abstractNumId w:val="51"/>
  </w:num>
  <w:num w:numId="21" w16cid:durableId="1735278965">
    <w:abstractNumId w:val="55"/>
  </w:num>
  <w:num w:numId="22" w16cid:durableId="1757357116">
    <w:abstractNumId w:val="56"/>
  </w:num>
  <w:num w:numId="23" w16cid:durableId="778185059">
    <w:abstractNumId w:val="20"/>
  </w:num>
  <w:num w:numId="24" w16cid:durableId="1249802709">
    <w:abstractNumId w:val="12"/>
  </w:num>
  <w:num w:numId="25" w16cid:durableId="205459138">
    <w:abstractNumId w:val="40"/>
  </w:num>
  <w:num w:numId="26" w16cid:durableId="247420681">
    <w:abstractNumId w:val="19"/>
  </w:num>
  <w:num w:numId="27" w16cid:durableId="776755581">
    <w:abstractNumId w:val="54"/>
  </w:num>
  <w:num w:numId="28" w16cid:durableId="1335642297">
    <w:abstractNumId w:val="13"/>
  </w:num>
  <w:num w:numId="29" w16cid:durableId="1181044819">
    <w:abstractNumId w:val="41"/>
  </w:num>
  <w:num w:numId="30" w16cid:durableId="177014542">
    <w:abstractNumId w:val="31"/>
  </w:num>
  <w:num w:numId="31" w16cid:durableId="2128624207">
    <w:abstractNumId w:val="47"/>
  </w:num>
  <w:num w:numId="32" w16cid:durableId="763917641">
    <w:abstractNumId w:val="53"/>
  </w:num>
  <w:num w:numId="33" w16cid:durableId="484245585">
    <w:abstractNumId w:val="44"/>
  </w:num>
  <w:num w:numId="34" w16cid:durableId="763962803">
    <w:abstractNumId w:val="38"/>
  </w:num>
  <w:num w:numId="35" w16cid:durableId="1274166800">
    <w:abstractNumId w:val="57"/>
  </w:num>
  <w:num w:numId="36" w16cid:durableId="693380913">
    <w:abstractNumId w:val="26"/>
  </w:num>
  <w:num w:numId="37" w16cid:durableId="459038112">
    <w:abstractNumId w:val="33"/>
  </w:num>
  <w:num w:numId="38" w16cid:durableId="417561522">
    <w:abstractNumId w:val="30"/>
  </w:num>
  <w:num w:numId="39" w16cid:durableId="52705226">
    <w:abstractNumId w:val="46"/>
  </w:num>
  <w:num w:numId="40" w16cid:durableId="113405512">
    <w:abstractNumId w:val="24"/>
  </w:num>
  <w:num w:numId="41" w16cid:durableId="1524394036">
    <w:abstractNumId w:val="60"/>
  </w:num>
  <w:num w:numId="42" w16cid:durableId="1600527002">
    <w:abstractNumId w:val="43"/>
  </w:num>
  <w:num w:numId="43" w16cid:durableId="2144343090">
    <w:abstractNumId w:val="50"/>
  </w:num>
  <w:num w:numId="44" w16cid:durableId="1094128437">
    <w:abstractNumId w:val="17"/>
  </w:num>
  <w:num w:numId="45" w16cid:durableId="970595869">
    <w:abstractNumId w:val="48"/>
  </w:num>
  <w:num w:numId="46" w16cid:durableId="1574240675">
    <w:abstractNumId w:val="45"/>
  </w:num>
  <w:num w:numId="47" w16cid:durableId="1537617330">
    <w:abstractNumId w:val="29"/>
  </w:num>
  <w:num w:numId="48" w16cid:durableId="483668516">
    <w:abstractNumId w:val="58"/>
  </w:num>
  <w:num w:numId="49" w16cid:durableId="753359790">
    <w:abstractNumId w:val="11"/>
  </w:num>
  <w:num w:numId="50" w16cid:durableId="127359102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yegXCvSOlMqrsEPDE9daPPwIyMLhYji6AAHCGTeGNo7oHbR0e8vGWhp0WEXwvNCeevG2ZqpLreKmyjR3xlDN7w==" w:salt="FB8JORHfY4vTfLG2XBy7Dg==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5A0"/>
    <w:rsid w:val="0000782E"/>
    <w:rsid w:val="000127AA"/>
    <w:rsid w:val="0001786E"/>
    <w:rsid w:val="000253C7"/>
    <w:rsid w:val="00030A09"/>
    <w:rsid w:val="00041C16"/>
    <w:rsid w:val="00045202"/>
    <w:rsid w:val="000621C7"/>
    <w:rsid w:val="000640E6"/>
    <w:rsid w:val="00065855"/>
    <w:rsid w:val="00066DE9"/>
    <w:rsid w:val="00072A2B"/>
    <w:rsid w:val="000732A2"/>
    <w:rsid w:val="00077360"/>
    <w:rsid w:val="000812FC"/>
    <w:rsid w:val="00091BB6"/>
    <w:rsid w:val="00097665"/>
    <w:rsid w:val="000A2F14"/>
    <w:rsid w:val="000A4193"/>
    <w:rsid w:val="000A564A"/>
    <w:rsid w:val="000A5DB4"/>
    <w:rsid w:val="000B0073"/>
    <w:rsid w:val="000C67C0"/>
    <w:rsid w:val="000E08DC"/>
    <w:rsid w:val="000E2354"/>
    <w:rsid w:val="000E2F2B"/>
    <w:rsid w:val="000E3C5E"/>
    <w:rsid w:val="000F0FEC"/>
    <w:rsid w:val="000F1950"/>
    <w:rsid w:val="000F50B1"/>
    <w:rsid w:val="001028C6"/>
    <w:rsid w:val="00103DF0"/>
    <w:rsid w:val="00111C7B"/>
    <w:rsid w:val="001206A1"/>
    <w:rsid w:val="001257F2"/>
    <w:rsid w:val="00127E17"/>
    <w:rsid w:val="00157F56"/>
    <w:rsid w:val="001608E9"/>
    <w:rsid w:val="00172B23"/>
    <w:rsid w:val="00173320"/>
    <w:rsid w:val="0017733C"/>
    <w:rsid w:val="001817A4"/>
    <w:rsid w:val="00185E8A"/>
    <w:rsid w:val="0018635F"/>
    <w:rsid w:val="00193249"/>
    <w:rsid w:val="00196B01"/>
    <w:rsid w:val="001A2002"/>
    <w:rsid w:val="001A546C"/>
    <w:rsid w:val="001A7935"/>
    <w:rsid w:val="001C2771"/>
    <w:rsid w:val="001D08B5"/>
    <w:rsid w:val="001D2AD0"/>
    <w:rsid w:val="001D3A54"/>
    <w:rsid w:val="001D78CF"/>
    <w:rsid w:val="001E72F7"/>
    <w:rsid w:val="001F04B8"/>
    <w:rsid w:val="002113CE"/>
    <w:rsid w:val="00216B4A"/>
    <w:rsid w:val="00220029"/>
    <w:rsid w:val="00222DBB"/>
    <w:rsid w:val="00223A85"/>
    <w:rsid w:val="00240676"/>
    <w:rsid w:val="002406F9"/>
    <w:rsid w:val="00247FBD"/>
    <w:rsid w:val="002539D2"/>
    <w:rsid w:val="00262D6D"/>
    <w:rsid w:val="002674E6"/>
    <w:rsid w:val="0027041D"/>
    <w:rsid w:val="0027127F"/>
    <w:rsid w:val="00274D7D"/>
    <w:rsid w:val="00280097"/>
    <w:rsid w:val="00280743"/>
    <w:rsid w:val="0028515A"/>
    <w:rsid w:val="002866E8"/>
    <w:rsid w:val="00292A6D"/>
    <w:rsid w:val="00295D59"/>
    <w:rsid w:val="002A2F7C"/>
    <w:rsid w:val="002A677D"/>
    <w:rsid w:val="002A751E"/>
    <w:rsid w:val="002C14D8"/>
    <w:rsid w:val="002C2A90"/>
    <w:rsid w:val="002C5F5B"/>
    <w:rsid w:val="002D4AD9"/>
    <w:rsid w:val="002D58AA"/>
    <w:rsid w:val="002E4873"/>
    <w:rsid w:val="002E52B3"/>
    <w:rsid w:val="002F1AF4"/>
    <w:rsid w:val="002F5125"/>
    <w:rsid w:val="002F7323"/>
    <w:rsid w:val="00300B9B"/>
    <w:rsid w:val="00303AA9"/>
    <w:rsid w:val="00307E2A"/>
    <w:rsid w:val="003103CD"/>
    <w:rsid w:val="00315A6C"/>
    <w:rsid w:val="003218E1"/>
    <w:rsid w:val="00323085"/>
    <w:rsid w:val="003239EC"/>
    <w:rsid w:val="0032552D"/>
    <w:rsid w:val="00337504"/>
    <w:rsid w:val="003450B5"/>
    <w:rsid w:val="003465E3"/>
    <w:rsid w:val="00354895"/>
    <w:rsid w:val="00354D6E"/>
    <w:rsid w:val="00361136"/>
    <w:rsid w:val="0036140B"/>
    <w:rsid w:val="00363222"/>
    <w:rsid w:val="00364488"/>
    <w:rsid w:val="00367185"/>
    <w:rsid w:val="00371925"/>
    <w:rsid w:val="00386B39"/>
    <w:rsid w:val="00387B57"/>
    <w:rsid w:val="003A3CAD"/>
    <w:rsid w:val="003A445E"/>
    <w:rsid w:val="003A7330"/>
    <w:rsid w:val="003B58AC"/>
    <w:rsid w:val="003C2BCA"/>
    <w:rsid w:val="003C4754"/>
    <w:rsid w:val="003C4BAC"/>
    <w:rsid w:val="003D25A0"/>
    <w:rsid w:val="003D4481"/>
    <w:rsid w:val="003D6991"/>
    <w:rsid w:val="003E5A2A"/>
    <w:rsid w:val="003E5E28"/>
    <w:rsid w:val="003F080F"/>
    <w:rsid w:val="003F4E3B"/>
    <w:rsid w:val="003F773F"/>
    <w:rsid w:val="00400141"/>
    <w:rsid w:val="00400E50"/>
    <w:rsid w:val="0040476F"/>
    <w:rsid w:val="00405E91"/>
    <w:rsid w:val="00442A02"/>
    <w:rsid w:val="00442FAA"/>
    <w:rsid w:val="00445F84"/>
    <w:rsid w:val="00446003"/>
    <w:rsid w:val="00450BC4"/>
    <w:rsid w:val="004561F7"/>
    <w:rsid w:val="004574A8"/>
    <w:rsid w:val="00460F75"/>
    <w:rsid w:val="0047062E"/>
    <w:rsid w:val="00470E1E"/>
    <w:rsid w:val="00473337"/>
    <w:rsid w:val="004752AE"/>
    <w:rsid w:val="00486AED"/>
    <w:rsid w:val="00493D1F"/>
    <w:rsid w:val="00493F57"/>
    <w:rsid w:val="004A0755"/>
    <w:rsid w:val="004A19C6"/>
    <w:rsid w:val="004A3793"/>
    <w:rsid w:val="004A4497"/>
    <w:rsid w:val="004A5142"/>
    <w:rsid w:val="004A5317"/>
    <w:rsid w:val="004A66F8"/>
    <w:rsid w:val="004B2A92"/>
    <w:rsid w:val="004B5740"/>
    <w:rsid w:val="004B5E7C"/>
    <w:rsid w:val="004E11E2"/>
    <w:rsid w:val="004E2440"/>
    <w:rsid w:val="004E4AD4"/>
    <w:rsid w:val="004E64E0"/>
    <w:rsid w:val="004F5459"/>
    <w:rsid w:val="005037C7"/>
    <w:rsid w:val="00503F7E"/>
    <w:rsid w:val="005069B1"/>
    <w:rsid w:val="005078B3"/>
    <w:rsid w:val="00511C09"/>
    <w:rsid w:val="00515C63"/>
    <w:rsid w:val="0053547B"/>
    <w:rsid w:val="005426F6"/>
    <w:rsid w:val="00543225"/>
    <w:rsid w:val="00546023"/>
    <w:rsid w:val="00546C50"/>
    <w:rsid w:val="00561E33"/>
    <w:rsid w:val="00563EC5"/>
    <w:rsid w:val="00565B93"/>
    <w:rsid w:val="00594ECE"/>
    <w:rsid w:val="005A35DD"/>
    <w:rsid w:val="005A37C5"/>
    <w:rsid w:val="005A70B2"/>
    <w:rsid w:val="005B715C"/>
    <w:rsid w:val="005C56BF"/>
    <w:rsid w:val="005D138C"/>
    <w:rsid w:val="005D1CD3"/>
    <w:rsid w:val="005D28FD"/>
    <w:rsid w:val="005D34A8"/>
    <w:rsid w:val="005D724E"/>
    <w:rsid w:val="005E0A30"/>
    <w:rsid w:val="005E1033"/>
    <w:rsid w:val="005F4F77"/>
    <w:rsid w:val="005F57CC"/>
    <w:rsid w:val="00600965"/>
    <w:rsid w:val="00606751"/>
    <w:rsid w:val="006240AE"/>
    <w:rsid w:val="006342FC"/>
    <w:rsid w:val="006346C6"/>
    <w:rsid w:val="00641688"/>
    <w:rsid w:val="00642214"/>
    <w:rsid w:val="00643670"/>
    <w:rsid w:val="00654878"/>
    <w:rsid w:val="006555F5"/>
    <w:rsid w:val="00655993"/>
    <w:rsid w:val="00667A2F"/>
    <w:rsid w:val="00681053"/>
    <w:rsid w:val="00691592"/>
    <w:rsid w:val="006942DE"/>
    <w:rsid w:val="006957AE"/>
    <w:rsid w:val="006A2394"/>
    <w:rsid w:val="006A5698"/>
    <w:rsid w:val="006B5B28"/>
    <w:rsid w:val="006B6D10"/>
    <w:rsid w:val="006C5B4D"/>
    <w:rsid w:val="006D0E38"/>
    <w:rsid w:val="006D31CC"/>
    <w:rsid w:val="006D4435"/>
    <w:rsid w:val="006D735A"/>
    <w:rsid w:val="006E0C41"/>
    <w:rsid w:val="006E23EE"/>
    <w:rsid w:val="006E25F8"/>
    <w:rsid w:val="006E29BE"/>
    <w:rsid w:val="006F3FF7"/>
    <w:rsid w:val="006F6C30"/>
    <w:rsid w:val="006F6D9D"/>
    <w:rsid w:val="006F7A82"/>
    <w:rsid w:val="0070179D"/>
    <w:rsid w:val="00702068"/>
    <w:rsid w:val="00706909"/>
    <w:rsid w:val="00713206"/>
    <w:rsid w:val="00716A6D"/>
    <w:rsid w:val="0071772F"/>
    <w:rsid w:val="007235CC"/>
    <w:rsid w:val="00725BFE"/>
    <w:rsid w:val="007338FF"/>
    <w:rsid w:val="00741202"/>
    <w:rsid w:val="00742D62"/>
    <w:rsid w:val="00743BA9"/>
    <w:rsid w:val="007536E8"/>
    <w:rsid w:val="0075586C"/>
    <w:rsid w:val="007568CD"/>
    <w:rsid w:val="00765E92"/>
    <w:rsid w:val="00766B82"/>
    <w:rsid w:val="00767E39"/>
    <w:rsid w:val="007766EB"/>
    <w:rsid w:val="007941D3"/>
    <w:rsid w:val="007969D8"/>
    <w:rsid w:val="00797939"/>
    <w:rsid w:val="007B5541"/>
    <w:rsid w:val="007B6F46"/>
    <w:rsid w:val="007C68AE"/>
    <w:rsid w:val="007C7F85"/>
    <w:rsid w:val="007D1102"/>
    <w:rsid w:val="007D22AF"/>
    <w:rsid w:val="007D24DF"/>
    <w:rsid w:val="007D7F2A"/>
    <w:rsid w:val="007E1547"/>
    <w:rsid w:val="007E349D"/>
    <w:rsid w:val="007E7569"/>
    <w:rsid w:val="007F78BE"/>
    <w:rsid w:val="00801DE3"/>
    <w:rsid w:val="00802B56"/>
    <w:rsid w:val="00806DEC"/>
    <w:rsid w:val="008073A5"/>
    <w:rsid w:val="00807A86"/>
    <w:rsid w:val="00812024"/>
    <w:rsid w:val="008121F9"/>
    <w:rsid w:val="008128D1"/>
    <w:rsid w:val="00817471"/>
    <w:rsid w:val="008264D3"/>
    <w:rsid w:val="008303C3"/>
    <w:rsid w:val="00832CBD"/>
    <w:rsid w:val="00833DAE"/>
    <w:rsid w:val="00840435"/>
    <w:rsid w:val="008465BF"/>
    <w:rsid w:val="008527B2"/>
    <w:rsid w:val="00855164"/>
    <w:rsid w:val="008558B5"/>
    <w:rsid w:val="00857176"/>
    <w:rsid w:val="00861BD0"/>
    <w:rsid w:val="008628BB"/>
    <w:rsid w:val="00863FD1"/>
    <w:rsid w:val="00867D95"/>
    <w:rsid w:val="0087430F"/>
    <w:rsid w:val="008776F3"/>
    <w:rsid w:val="008810BA"/>
    <w:rsid w:val="00882465"/>
    <w:rsid w:val="00884781"/>
    <w:rsid w:val="00884FAB"/>
    <w:rsid w:val="00885E1C"/>
    <w:rsid w:val="00892953"/>
    <w:rsid w:val="00892CF0"/>
    <w:rsid w:val="00893C36"/>
    <w:rsid w:val="008A02F3"/>
    <w:rsid w:val="008A2416"/>
    <w:rsid w:val="008B17DF"/>
    <w:rsid w:val="008B36F4"/>
    <w:rsid w:val="008C644B"/>
    <w:rsid w:val="008E420E"/>
    <w:rsid w:val="008E4B95"/>
    <w:rsid w:val="008E62C6"/>
    <w:rsid w:val="008E796A"/>
    <w:rsid w:val="009040FF"/>
    <w:rsid w:val="009105B6"/>
    <w:rsid w:val="009225F3"/>
    <w:rsid w:val="009269F0"/>
    <w:rsid w:val="00933530"/>
    <w:rsid w:val="0094595E"/>
    <w:rsid w:val="00952B6F"/>
    <w:rsid w:val="00962CF7"/>
    <w:rsid w:val="00977B0A"/>
    <w:rsid w:val="00980826"/>
    <w:rsid w:val="00987DA7"/>
    <w:rsid w:val="0099124C"/>
    <w:rsid w:val="00994308"/>
    <w:rsid w:val="00995F6D"/>
    <w:rsid w:val="00996A1A"/>
    <w:rsid w:val="009A1485"/>
    <w:rsid w:val="009B3562"/>
    <w:rsid w:val="009B6AA8"/>
    <w:rsid w:val="009B7C53"/>
    <w:rsid w:val="009C20DE"/>
    <w:rsid w:val="009C23EF"/>
    <w:rsid w:val="009C396B"/>
    <w:rsid w:val="009D037E"/>
    <w:rsid w:val="009D1A99"/>
    <w:rsid w:val="009D5A3C"/>
    <w:rsid w:val="009E3B08"/>
    <w:rsid w:val="009F17BF"/>
    <w:rsid w:val="009F23F0"/>
    <w:rsid w:val="00A06A0C"/>
    <w:rsid w:val="00A1142E"/>
    <w:rsid w:val="00A1569C"/>
    <w:rsid w:val="00A22DED"/>
    <w:rsid w:val="00A273BE"/>
    <w:rsid w:val="00A27E65"/>
    <w:rsid w:val="00A3504F"/>
    <w:rsid w:val="00A423ED"/>
    <w:rsid w:val="00A44054"/>
    <w:rsid w:val="00A501A6"/>
    <w:rsid w:val="00A57958"/>
    <w:rsid w:val="00A64BCA"/>
    <w:rsid w:val="00A7101B"/>
    <w:rsid w:val="00A75688"/>
    <w:rsid w:val="00A850C0"/>
    <w:rsid w:val="00A8555C"/>
    <w:rsid w:val="00A90648"/>
    <w:rsid w:val="00A951C2"/>
    <w:rsid w:val="00A962AE"/>
    <w:rsid w:val="00A97D4B"/>
    <w:rsid w:val="00AA03A5"/>
    <w:rsid w:val="00AA2395"/>
    <w:rsid w:val="00AB0923"/>
    <w:rsid w:val="00AB238A"/>
    <w:rsid w:val="00AB3691"/>
    <w:rsid w:val="00AD3CE6"/>
    <w:rsid w:val="00AD5877"/>
    <w:rsid w:val="00AD5AAD"/>
    <w:rsid w:val="00AE0145"/>
    <w:rsid w:val="00AE1E84"/>
    <w:rsid w:val="00AF13C3"/>
    <w:rsid w:val="00AF4501"/>
    <w:rsid w:val="00AF62F7"/>
    <w:rsid w:val="00AF7842"/>
    <w:rsid w:val="00B0289F"/>
    <w:rsid w:val="00B07042"/>
    <w:rsid w:val="00B12AE2"/>
    <w:rsid w:val="00B1692C"/>
    <w:rsid w:val="00B172BF"/>
    <w:rsid w:val="00B22E8C"/>
    <w:rsid w:val="00B233D6"/>
    <w:rsid w:val="00B245EC"/>
    <w:rsid w:val="00B32692"/>
    <w:rsid w:val="00B51D04"/>
    <w:rsid w:val="00B61451"/>
    <w:rsid w:val="00B65653"/>
    <w:rsid w:val="00B67921"/>
    <w:rsid w:val="00B70C9E"/>
    <w:rsid w:val="00B752CD"/>
    <w:rsid w:val="00B76C77"/>
    <w:rsid w:val="00B777BD"/>
    <w:rsid w:val="00B83378"/>
    <w:rsid w:val="00B83D2C"/>
    <w:rsid w:val="00BA03F2"/>
    <w:rsid w:val="00BA06D3"/>
    <w:rsid w:val="00BA2EDE"/>
    <w:rsid w:val="00BB2689"/>
    <w:rsid w:val="00BC6E18"/>
    <w:rsid w:val="00BD2891"/>
    <w:rsid w:val="00BD6C6F"/>
    <w:rsid w:val="00BD7C7F"/>
    <w:rsid w:val="00BF0109"/>
    <w:rsid w:val="00BF1703"/>
    <w:rsid w:val="00BF4580"/>
    <w:rsid w:val="00BF47CE"/>
    <w:rsid w:val="00BF536D"/>
    <w:rsid w:val="00C1148A"/>
    <w:rsid w:val="00C22A06"/>
    <w:rsid w:val="00C3020F"/>
    <w:rsid w:val="00C30698"/>
    <w:rsid w:val="00C3701A"/>
    <w:rsid w:val="00C51054"/>
    <w:rsid w:val="00C52E26"/>
    <w:rsid w:val="00C56991"/>
    <w:rsid w:val="00C611A8"/>
    <w:rsid w:val="00C634DF"/>
    <w:rsid w:val="00C74E58"/>
    <w:rsid w:val="00C75529"/>
    <w:rsid w:val="00C75629"/>
    <w:rsid w:val="00C76007"/>
    <w:rsid w:val="00C805D5"/>
    <w:rsid w:val="00C816B9"/>
    <w:rsid w:val="00C82626"/>
    <w:rsid w:val="00C82CEA"/>
    <w:rsid w:val="00C82D3F"/>
    <w:rsid w:val="00C839E4"/>
    <w:rsid w:val="00C8666C"/>
    <w:rsid w:val="00CA58D0"/>
    <w:rsid w:val="00CA6061"/>
    <w:rsid w:val="00CA6FBA"/>
    <w:rsid w:val="00CB15F5"/>
    <w:rsid w:val="00CB161A"/>
    <w:rsid w:val="00CB3347"/>
    <w:rsid w:val="00CB4907"/>
    <w:rsid w:val="00CB6902"/>
    <w:rsid w:val="00CB7142"/>
    <w:rsid w:val="00CB74A5"/>
    <w:rsid w:val="00CE5475"/>
    <w:rsid w:val="00CF517A"/>
    <w:rsid w:val="00CF5989"/>
    <w:rsid w:val="00D04FFF"/>
    <w:rsid w:val="00D15AF2"/>
    <w:rsid w:val="00D23AFF"/>
    <w:rsid w:val="00D26E6A"/>
    <w:rsid w:val="00D27167"/>
    <w:rsid w:val="00D3179C"/>
    <w:rsid w:val="00D322E6"/>
    <w:rsid w:val="00D338BA"/>
    <w:rsid w:val="00D4084B"/>
    <w:rsid w:val="00D40DEF"/>
    <w:rsid w:val="00D43726"/>
    <w:rsid w:val="00D60107"/>
    <w:rsid w:val="00D606E3"/>
    <w:rsid w:val="00D678C0"/>
    <w:rsid w:val="00D67946"/>
    <w:rsid w:val="00D729F1"/>
    <w:rsid w:val="00D805F8"/>
    <w:rsid w:val="00D95B3F"/>
    <w:rsid w:val="00D96EA4"/>
    <w:rsid w:val="00D978CC"/>
    <w:rsid w:val="00DA0D65"/>
    <w:rsid w:val="00DB0FFC"/>
    <w:rsid w:val="00DB690D"/>
    <w:rsid w:val="00DC2E88"/>
    <w:rsid w:val="00DD725A"/>
    <w:rsid w:val="00DE3A68"/>
    <w:rsid w:val="00DE525A"/>
    <w:rsid w:val="00DE6F9D"/>
    <w:rsid w:val="00DE7B64"/>
    <w:rsid w:val="00DF7675"/>
    <w:rsid w:val="00E122F8"/>
    <w:rsid w:val="00E25B20"/>
    <w:rsid w:val="00E37BB9"/>
    <w:rsid w:val="00E423B4"/>
    <w:rsid w:val="00E53FB2"/>
    <w:rsid w:val="00E54D18"/>
    <w:rsid w:val="00E567E5"/>
    <w:rsid w:val="00E662AC"/>
    <w:rsid w:val="00E717F5"/>
    <w:rsid w:val="00E7187A"/>
    <w:rsid w:val="00E7511D"/>
    <w:rsid w:val="00E80E1B"/>
    <w:rsid w:val="00E8649D"/>
    <w:rsid w:val="00E873EC"/>
    <w:rsid w:val="00E90A1E"/>
    <w:rsid w:val="00E90C1A"/>
    <w:rsid w:val="00E95786"/>
    <w:rsid w:val="00EA48D5"/>
    <w:rsid w:val="00EB5F5A"/>
    <w:rsid w:val="00EC163B"/>
    <w:rsid w:val="00EC6D82"/>
    <w:rsid w:val="00ED2FE8"/>
    <w:rsid w:val="00ED4A90"/>
    <w:rsid w:val="00ED50C1"/>
    <w:rsid w:val="00EE343D"/>
    <w:rsid w:val="00EE3EA2"/>
    <w:rsid w:val="00EF2A47"/>
    <w:rsid w:val="00EF3BB2"/>
    <w:rsid w:val="00EF596F"/>
    <w:rsid w:val="00F009F4"/>
    <w:rsid w:val="00F01F93"/>
    <w:rsid w:val="00F06321"/>
    <w:rsid w:val="00F06C86"/>
    <w:rsid w:val="00F1180E"/>
    <w:rsid w:val="00F12D1E"/>
    <w:rsid w:val="00F14346"/>
    <w:rsid w:val="00F31906"/>
    <w:rsid w:val="00F366F6"/>
    <w:rsid w:val="00F36A4D"/>
    <w:rsid w:val="00F52CBF"/>
    <w:rsid w:val="00F542F1"/>
    <w:rsid w:val="00F61FC4"/>
    <w:rsid w:val="00F643D6"/>
    <w:rsid w:val="00F65A09"/>
    <w:rsid w:val="00F67E5B"/>
    <w:rsid w:val="00F70E1E"/>
    <w:rsid w:val="00F83277"/>
    <w:rsid w:val="00F875DC"/>
    <w:rsid w:val="00F90FC7"/>
    <w:rsid w:val="00F945EA"/>
    <w:rsid w:val="00F95800"/>
    <w:rsid w:val="00FB3C6F"/>
    <w:rsid w:val="00FB78E8"/>
    <w:rsid w:val="00FC0CE2"/>
    <w:rsid w:val="00FC37D1"/>
    <w:rsid w:val="00FC5D98"/>
    <w:rsid w:val="00FD3744"/>
    <w:rsid w:val="00FD4B72"/>
    <w:rsid w:val="00FD6613"/>
    <w:rsid w:val="00FE4368"/>
    <w:rsid w:val="00FF0577"/>
    <w:rsid w:val="00FF3E22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16147"/>
  <w15:chartTrackingRefBased/>
  <w15:docId w15:val="{A3A61B12-9667-4ADE-8B36-57527AC4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numPr>
        <w:numId w:val="1"/>
      </w:numPr>
      <w:spacing w:before="240"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spacing w:before="120"/>
      <w:outlineLvl w:val="1"/>
    </w:pPr>
    <w:rPr>
      <w:b/>
    </w:rPr>
  </w:style>
  <w:style w:type="paragraph" w:styleId="Nagwek3">
    <w:name w:val="heading 3"/>
    <w:basedOn w:val="Normalny"/>
    <w:next w:val="Wcicienormalne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Wcicienormalne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gwek5">
    <w:name w:val="heading 5"/>
    <w:basedOn w:val="Normalny"/>
    <w:next w:val="Wcicienormalne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gwek6">
    <w:name w:val="heading 6"/>
    <w:basedOn w:val="Normalny"/>
    <w:next w:val="Wcicienormalne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gwek7">
    <w:name w:val="heading 7"/>
    <w:basedOn w:val="Normalny"/>
    <w:next w:val="Wcicienormalne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gwek8">
    <w:name w:val="heading 8"/>
    <w:basedOn w:val="Normalny"/>
    <w:next w:val="Wcicienormalne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Wcicienormalne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pPr>
      <w:ind w:firstLine="907"/>
      <w:jc w:val="both"/>
    </w:pPr>
    <w:rPr>
      <w:sz w:val="24"/>
    </w:rPr>
  </w:style>
  <w:style w:type="paragraph" w:styleId="Stopka">
    <w:name w:val="footer"/>
    <w:basedOn w:val="Normalny"/>
    <w:link w:val="StopkaZnak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  <w:rPr>
      <w:sz w:val="20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2268" w:hanging="2268"/>
    </w:pPr>
  </w:style>
  <w:style w:type="paragraph" w:styleId="Tekstpodstawowywcity2">
    <w:name w:val="Body Text Indent 2"/>
    <w:basedOn w:val="Normalny"/>
    <w:link w:val="Tekstpodstawowywcity2Znak"/>
    <w:pPr>
      <w:tabs>
        <w:tab w:val="left" w:pos="426"/>
      </w:tabs>
      <w:ind w:left="284" w:hanging="284"/>
      <w:jc w:val="both"/>
    </w:pPr>
  </w:style>
  <w:style w:type="paragraph" w:styleId="Tekstpodstawowy">
    <w:name w:val="Body Text"/>
    <w:basedOn w:val="Normalny"/>
    <w:link w:val="TekstpodstawowyZnak"/>
    <w:pPr>
      <w:numPr>
        <w:ilvl w:val="12"/>
      </w:numPr>
      <w:tabs>
        <w:tab w:val="left" w:pos="0"/>
      </w:tabs>
      <w:jc w:val="both"/>
    </w:pPr>
  </w:style>
  <w:style w:type="paragraph" w:styleId="Tekstpodstawowywcity3">
    <w:name w:val="Body Text Indent 3"/>
    <w:basedOn w:val="Normalny"/>
    <w:pPr>
      <w:numPr>
        <w:ilvl w:val="12"/>
      </w:numPr>
      <w:ind w:left="1134" w:hanging="425"/>
      <w:jc w:val="both"/>
    </w:pPr>
  </w:style>
  <w:style w:type="paragraph" w:styleId="Tekstpodstawowy2">
    <w:name w:val="Body Text 2"/>
    <w:basedOn w:val="Normalny"/>
    <w:pPr>
      <w:numPr>
        <w:ilvl w:val="12"/>
      </w:numPr>
      <w:tabs>
        <w:tab w:val="left" w:pos="0"/>
      </w:tabs>
      <w:ind w:right="-143"/>
      <w:jc w:val="both"/>
    </w:pPr>
  </w:style>
  <w:style w:type="paragraph" w:styleId="Tekstpodstawowy3">
    <w:name w:val="Body Text 3"/>
    <w:basedOn w:val="Normalny"/>
    <w:pPr>
      <w:jc w:val="center"/>
    </w:pPr>
    <w:rPr>
      <w:b/>
      <w:i/>
      <w:sz w:val="20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imes New Roman" w:hAnsi="Times New Roman"/>
      <w:b/>
      <w:bCs/>
      <w:spacing w:val="44"/>
      <w:sz w:val="32"/>
      <w:szCs w:val="24"/>
      <w:lang w:eastAsia="en-US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rFonts w:ascii="Times New Roman" w:hAnsi="Times New Roman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  <w:szCs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link w:val="Stopka"/>
    <w:rsid w:val="00F14346"/>
    <w:rPr>
      <w:rFonts w:ascii="Arial" w:hAnsi="Arial"/>
      <w:sz w:val="24"/>
      <w:lang w:val="pl-PL" w:eastAsia="pl-PL" w:bidi="ar-SA"/>
    </w:rPr>
  </w:style>
  <w:style w:type="character" w:customStyle="1" w:styleId="trzynastka">
    <w:name w:val="trzynastka"/>
    <w:basedOn w:val="Domylnaczcionkaakapitu"/>
  </w:style>
  <w:style w:type="paragraph" w:customStyle="1" w:styleId="WW-Tekstpodstawowy2">
    <w:name w:val="WW-Tekst podstawowy 2"/>
    <w:basedOn w:val="Normalny"/>
    <w:pPr>
      <w:widowControl w:val="0"/>
      <w:suppressAutoHyphens/>
      <w:spacing w:line="360" w:lineRule="auto"/>
      <w:jc w:val="both"/>
    </w:pPr>
    <w:rPr>
      <w:rFonts w:ascii="Times New Roman" w:hAnsi="Times New Roman"/>
      <w:sz w:val="22"/>
    </w:rPr>
  </w:style>
  <w:style w:type="paragraph" w:customStyle="1" w:styleId="WW-Tekstpodstawowywcity2">
    <w:name w:val="WW-Tekst podstawowy wcięty 2"/>
    <w:basedOn w:val="Normalny"/>
    <w:pPr>
      <w:widowControl w:val="0"/>
      <w:suppressAutoHyphens/>
      <w:ind w:firstLine="709"/>
      <w:jc w:val="both"/>
    </w:pPr>
    <w:rPr>
      <w:rFonts w:ascii="Times New Roman" w:eastAsia="Tahoma" w:hAnsi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6">
    <w:name w:val="Normalny+6"/>
    <w:basedOn w:val="Default"/>
    <w:next w:val="Default"/>
    <w:rPr>
      <w:rFonts w:cs="Times New Roman"/>
      <w:color w:val="auto"/>
    </w:rPr>
  </w:style>
  <w:style w:type="paragraph" w:customStyle="1" w:styleId="Nag3wek3">
    <w:name w:val="Nag3ówek+3"/>
    <w:basedOn w:val="Default"/>
    <w:next w:val="Default"/>
    <w:rPr>
      <w:rFonts w:cs="Times New Roman"/>
      <w:color w:val="auto"/>
    </w:rPr>
  </w:style>
  <w:style w:type="paragraph" w:customStyle="1" w:styleId="Tekstpodstawowy25">
    <w:name w:val="Tekst podstawowy 2+5"/>
    <w:basedOn w:val="Default"/>
    <w:next w:val="Default"/>
    <w:rPr>
      <w:rFonts w:cs="Times New Roman"/>
      <w:color w:val="auto"/>
    </w:rPr>
  </w:style>
  <w:style w:type="paragraph" w:customStyle="1" w:styleId="Tytu31">
    <w:name w:val="Tytu3+1"/>
    <w:basedOn w:val="Default"/>
    <w:next w:val="Default"/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ZnakZnak1">
    <w:name w:val="Znak Znak1"/>
    <w:rPr>
      <w:rFonts w:ascii="Arial" w:hAnsi="Arial"/>
      <w:sz w:val="24"/>
    </w:rPr>
  </w:style>
  <w:style w:type="character" w:customStyle="1" w:styleId="ZnakZnak">
    <w:name w:val="Znak Znak"/>
    <w:rPr>
      <w:rFonts w:ascii="Arial" w:hAnsi="Arial"/>
      <w:sz w:val="24"/>
    </w:rPr>
  </w:style>
  <w:style w:type="paragraph" w:styleId="NormalnyWeb">
    <w:name w:val="Normal (Web)"/>
    <w:basedOn w:val="Normalny"/>
    <w:unhideWhenUsed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kstpodstawowy21">
    <w:name w:val="Tekst podstawowy 21"/>
    <w:basedOn w:val="Normalny"/>
    <w:rPr>
      <w:rFonts w:ascii="Times New Roman" w:hAnsi="Times New Roman"/>
      <w:b/>
    </w:rPr>
  </w:style>
  <w:style w:type="character" w:customStyle="1" w:styleId="ZnakZnak2">
    <w:name w:val="Znak Znak2"/>
    <w:rPr>
      <w:rFonts w:ascii="Arial" w:hAnsi="Arial"/>
      <w:sz w:val="24"/>
      <w:lang w:val="pl-PL" w:eastAsia="pl-PL" w:bidi="ar-SA"/>
    </w:rPr>
  </w:style>
  <w:style w:type="character" w:customStyle="1" w:styleId="ZnakZnak3">
    <w:name w:val="Znak Znak3"/>
    <w:rPr>
      <w:rFonts w:ascii="Arial" w:hAnsi="Arial"/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450BC4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450BC4"/>
    <w:rPr>
      <w:rFonts w:ascii="Arial" w:hAnsi="Arial"/>
      <w:sz w:val="24"/>
    </w:rPr>
  </w:style>
  <w:style w:type="character" w:customStyle="1" w:styleId="Domylnaczcionkaakapitu6">
    <w:name w:val="Domyślna czcionka akapitu6"/>
    <w:rsid w:val="00262D6D"/>
  </w:style>
  <w:style w:type="character" w:customStyle="1" w:styleId="TytuZnak">
    <w:name w:val="Tytuł Znak"/>
    <w:link w:val="Tytu"/>
    <w:rsid w:val="00ED50C1"/>
    <w:rPr>
      <w:b/>
      <w:bCs/>
      <w:spacing w:val="44"/>
      <w:sz w:val="32"/>
      <w:szCs w:val="24"/>
      <w:lang w:eastAsia="en-US"/>
    </w:rPr>
  </w:style>
  <w:style w:type="paragraph" w:styleId="Tekstdymka">
    <w:name w:val="Balloon Text"/>
    <w:basedOn w:val="Normalny"/>
    <w:link w:val="TekstdymkaZnak"/>
    <w:rsid w:val="007D7F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D7F2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D2AD0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Standarduser">
    <w:name w:val="Standard (user)"/>
    <w:rsid w:val="00D23AFF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en-US" w:bidi="pl-PL"/>
    </w:rPr>
  </w:style>
  <w:style w:type="paragraph" w:styleId="Zwykytekst">
    <w:name w:val="Plain Text"/>
    <w:basedOn w:val="Standard"/>
    <w:link w:val="ZwykytekstZnak"/>
    <w:rsid w:val="007D1102"/>
    <w:rPr>
      <w:rFonts w:ascii="Courier New" w:eastAsia="Courier New" w:hAnsi="Courier New" w:cs="Courier New"/>
      <w:color w:val="auto"/>
      <w:sz w:val="20"/>
      <w:szCs w:val="20"/>
      <w:lang w:val="pl-PL" w:eastAsia="pl-PL" w:bidi="ar-SA"/>
    </w:rPr>
  </w:style>
  <w:style w:type="character" w:customStyle="1" w:styleId="ZwykytekstZnak">
    <w:name w:val="Zwykły tekst Znak"/>
    <w:link w:val="Zwykytekst"/>
    <w:rsid w:val="007D1102"/>
    <w:rPr>
      <w:rFonts w:ascii="Courier New" w:eastAsia="Courier New" w:hAnsi="Courier New" w:cs="Courier New"/>
      <w:kern w:val="3"/>
    </w:rPr>
  </w:style>
  <w:style w:type="table" w:styleId="Tabela-Siatka">
    <w:name w:val="Table Grid"/>
    <w:basedOn w:val="Standardowy"/>
    <w:rsid w:val="00103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96EA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96EA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96EA4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D96E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96EA4"/>
    <w:rPr>
      <w:rFonts w:ascii="Arial" w:hAnsi="Arial"/>
      <w:b/>
      <w:bCs/>
    </w:rPr>
  </w:style>
  <w:style w:type="character" w:styleId="Tekstzastpczy">
    <w:name w:val="Placeholder Text"/>
    <w:basedOn w:val="Domylnaczcionkaakapitu"/>
    <w:uiPriority w:val="99"/>
    <w:semiHidden/>
    <w:rsid w:val="004460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SPEC-WR3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6BA7D6FBD74A70AA9C2F33894987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947BE7-5A1E-4D28-A428-ADA7240798C1}"/>
      </w:docPartPr>
      <w:docPartBody>
        <w:p w:rsidR="00481B6D" w:rsidRDefault="004576D9" w:rsidP="004576D9">
          <w:pPr>
            <w:pStyle w:val="226BA7D6FBD74A70AA9C2F338949878C1"/>
          </w:pPr>
          <w:r>
            <w:rPr>
              <w:sz w:val="14"/>
              <w:szCs w:val="14"/>
            </w:rPr>
            <w:t>Nazwa (firma) lub Nazwisko</w:t>
          </w:r>
        </w:p>
      </w:docPartBody>
    </w:docPart>
    <w:docPart>
      <w:docPartPr>
        <w:name w:val="A3FC93AF66D64153888025C1BB7311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8CB116-9EA4-4085-AAD3-B35E0B1A51CE}"/>
      </w:docPartPr>
      <w:docPartBody>
        <w:p w:rsidR="00481B6D" w:rsidRDefault="004576D9" w:rsidP="004576D9">
          <w:pPr>
            <w:pStyle w:val="A3FC93AF66D64153888025C1BB7311E81"/>
          </w:pPr>
          <w:r>
            <w:rPr>
              <w:sz w:val="14"/>
              <w:szCs w:val="14"/>
            </w:rPr>
            <w:t xml:space="preserve">imię oraz adres oferenta </w:t>
          </w:r>
        </w:p>
      </w:docPartBody>
    </w:docPart>
    <w:docPart>
      <w:docPartPr>
        <w:name w:val="2550618A0ED447E2A78F980F66F1A3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F03DB4-CDF1-4309-921D-385954419ABE}"/>
      </w:docPartPr>
      <w:docPartBody>
        <w:p w:rsidR="00481B6D" w:rsidRDefault="004576D9" w:rsidP="004576D9">
          <w:pPr>
            <w:pStyle w:val="2550618A0ED447E2A78F980F66F1A3231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A7BDC791E8314F72BBA7899B0CE77D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ABD9F-A11B-4361-B39B-2D43F898DBB5}"/>
      </w:docPartPr>
      <w:docPartBody>
        <w:p w:rsidR="00481B6D" w:rsidRDefault="004576D9" w:rsidP="004576D9">
          <w:pPr>
            <w:pStyle w:val="A7BDC791E8314F72BBA7899B0CE77D131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EC456C3E941D4ED0A311120CBB61A7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74DD71-1605-4915-8E76-D79B612640F5}"/>
      </w:docPartPr>
      <w:docPartBody>
        <w:p w:rsidR="00481B6D" w:rsidRDefault="004576D9" w:rsidP="004576D9">
          <w:pPr>
            <w:pStyle w:val="EC456C3E941D4ED0A311120CBB61A7391"/>
          </w:pPr>
          <w:r>
            <w:rPr>
              <w:sz w:val="14"/>
              <w:szCs w:val="14"/>
            </w:rPr>
            <w:t>nr tel. / fax</w:t>
          </w:r>
        </w:p>
      </w:docPartBody>
    </w:docPart>
    <w:docPart>
      <w:docPartPr>
        <w:name w:val="81A49DB647064161B98435A2F8E094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541157-7A0A-4743-B23F-22FE86F224AC}"/>
      </w:docPartPr>
      <w:docPartBody>
        <w:p w:rsidR="00481B6D" w:rsidRDefault="004576D9" w:rsidP="004576D9">
          <w:pPr>
            <w:pStyle w:val="81A49DB647064161B98435A2F8E09428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53D5F2C0997E4C3BBBA508F5FBE975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685914-D78E-4A0B-A540-CD3C6986A563}"/>
      </w:docPartPr>
      <w:docPartBody>
        <w:p w:rsidR="00481B6D" w:rsidRDefault="004576D9" w:rsidP="004576D9">
          <w:pPr>
            <w:pStyle w:val="53D5F2C0997E4C3BBBA508F5FBE9758D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E547957D9614BDA915FAB6355C25D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C3B049-810E-40F8-B778-846BCCE58350}"/>
      </w:docPartPr>
      <w:docPartBody>
        <w:p w:rsidR="00481B6D" w:rsidRDefault="004576D9" w:rsidP="004576D9">
          <w:pPr>
            <w:pStyle w:val="6E547957D9614BDA915FAB6355C25DFC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F944839BA6C44298B61E96DDDD474B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5BD9AD-C47F-4A92-A9A3-DFB1B9C88D87}"/>
      </w:docPartPr>
      <w:docPartBody>
        <w:p w:rsidR="00481B6D" w:rsidRDefault="004576D9" w:rsidP="004576D9">
          <w:pPr>
            <w:pStyle w:val="F944839BA6C44298B61E96DDDD474B5C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1E28CC4820FD4EFEA83D3A161C10E6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E9F012-AEBA-4FAA-9037-03BD218592FE}"/>
      </w:docPartPr>
      <w:docPartBody>
        <w:p w:rsidR="00481B6D" w:rsidRDefault="004576D9" w:rsidP="004576D9">
          <w:pPr>
            <w:pStyle w:val="1E28CC4820FD4EFEA83D3A161C10E6B5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FB2FDE61410046A18995F89959E176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D3E1AC-C758-4C96-ACB9-046F35DA101F}"/>
      </w:docPartPr>
      <w:docPartBody>
        <w:p w:rsidR="00481B6D" w:rsidRDefault="004576D9" w:rsidP="004576D9">
          <w:pPr>
            <w:pStyle w:val="FB2FDE61410046A18995F89959E176FC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15018534943644E692F2A31629527C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D91499-B21D-4212-9663-DEB491226634}"/>
      </w:docPartPr>
      <w:docPartBody>
        <w:p w:rsidR="00481B6D" w:rsidRDefault="004576D9" w:rsidP="004576D9">
          <w:pPr>
            <w:pStyle w:val="15018534943644E692F2A31629527C13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13DB52FE2C634729B993816638838D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244AF6-8178-446D-82E0-EE256EED4468}"/>
      </w:docPartPr>
      <w:docPartBody>
        <w:p w:rsidR="00481B6D" w:rsidRDefault="004576D9" w:rsidP="004576D9">
          <w:pPr>
            <w:pStyle w:val="13DB52FE2C634729B993816638838D5E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06F83530D1447A0A8AE7F0AF5BF41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07967B-B835-46E6-95B0-4D6585218EDE}"/>
      </w:docPartPr>
      <w:docPartBody>
        <w:p w:rsidR="00481B6D" w:rsidRDefault="004576D9" w:rsidP="004576D9">
          <w:pPr>
            <w:pStyle w:val="206F83530D1447A0A8AE7F0AF5BF4191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F44FBB96C9645D1B4F3F53CA1C096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2C211A-9223-4CB1-A657-A865FE7FFB80}"/>
      </w:docPartPr>
      <w:docPartBody>
        <w:p w:rsidR="00481B6D" w:rsidRDefault="004576D9" w:rsidP="004576D9">
          <w:pPr>
            <w:pStyle w:val="DF44FBB96C9645D1B4F3F53CA1C09615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AD5CADB85B146B9B875AC165B69F4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FCE8D9-B5C7-4508-B3B4-F79BB2CA54A0}"/>
      </w:docPartPr>
      <w:docPartBody>
        <w:p w:rsidR="00481B6D" w:rsidRDefault="004576D9" w:rsidP="004576D9">
          <w:pPr>
            <w:pStyle w:val="DAD5CADB85B146B9B875AC165B69F434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4A8CC858744D420987D8D0DAB09CC1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E99838-B4FB-4888-A0AA-D841E4FDDA10}"/>
      </w:docPartPr>
      <w:docPartBody>
        <w:p w:rsidR="00481B6D" w:rsidRDefault="004576D9" w:rsidP="004576D9">
          <w:pPr>
            <w:pStyle w:val="4A8CC858744D420987D8D0DAB09CC1EC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FFF119FC9CBC43F19C194771A1664C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14402D-D2CF-4EC9-AEF3-F3B14B3A60B0}"/>
      </w:docPartPr>
      <w:docPartBody>
        <w:p w:rsidR="00481B6D" w:rsidRDefault="004576D9" w:rsidP="004576D9">
          <w:pPr>
            <w:pStyle w:val="FFF119FC9CBC43F19C194771A1664C2A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803D73535C74C3B91184F5D548686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F6813D-B157-4C37-90A9-7CC61E7FF837}"/>
      </w:docPartPr>
      <w:docPartBody>
        <w:p w:rsidR="00481B6D" w:rsidRDefault="004576D9" w:rsidP="004576D9">
          <w:pPr>
            <w:pStyle w:val="7803D73535C74C3B91184F5D548686E9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543E9AADBAD419680A359FC00A200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E8637-18B1-451D-83F3-8B19323C0A89}"/>
      </w:docPartPr>
      <w:docPartBody>
        <w:p w:rsidR="00481B6D" w:rsidRDefault="004576D9" w:rsidP="004576D9">
          <w:pPr>
            <w:pStyle w:val="6543E9AADBAD419680A359FC00A20031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38A4BC628B494900841BAD83BCA346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2799D1-2597-4B65-AFE1-342D623C27F8}"/>
      </w:docPartPr>
      <w:docPartBody>
        <w:p w:rsidR="00481B6D" w:rsidRDefault="004576D9" w:rsidP="004576D9">
          <w:pPr>
            <w:pStyle w:val="38A4BC628B494900841BAD83BCA346E2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C6E1F4DC6D547F188E9B23D1AE617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C5A5ED-24B4-451A-8A3E-12D12011687B}"/>
      </w:docPartPr>
      <w:docPartBody>
        <w:p w:rsidR="00481B6D" w:rsidRDefault="004576D9" w:rsidP="004576D9">
          <w:pPr>
            <w:pStyle w:val="6C6E1F4DC6D547F188E9B23D1AE6175B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9F4C79495B94C5EB0C3517548AFCB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B47145-E426-408B-A3B4-FDF9F7EA0F78}"/>
      </w:docPartPr>
      <w:docPartBody>
        <w:p w:rsidR="00481B6D" w:rsidRDefault="004576D9" w:rsidP="004576D9">
          <w:pPr>
            <w:pStyle w:val="69F4C79495B94C5EB0C3517548AFCBB2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58C0628FFC145AEAD72355760CD3B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F82C1A-6D91-4FFF-8C20-824AD70E23DB}"/>
      </w:docPartPr>
      <w:docPartBody>
        <w:p w:rsidR="00481B6D" w:rsidRDefault="004576D9" w:rsidP="004576D9">
          <w:pPr>
            <w:pStyle w:val="058C0628FFC145AEAD72355760CD3B5E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B9BF01987C47463D802D352B306C78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7F0F29-9252-4319-AEA0-6FAA28D1A23A}"/>
      </w:docPartPr>
      <w:docPartBody>
        <w:p w:rsidR="00481B6D" w:rsidRDefault="004576D9" w:rsidP="004576D9">
          <w:pPr>
            <w:pStyle w:val="B9BF01987C47463D802D352B306C7838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0CD29681B304DE7960832C075625C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908A89-3C91-4E2D-837E-3C6E95DDF1CC}"/>
      </w:docPartPr>
      <w:docPartBody>
        <w:p w:rsidR="00C66361" w:rsidRDefault="00442FBD" w:rsidP="00442FBD">
          <w:pPr>
            <w:pStyle w:val="60CD29681B304DE7960832C075625C83"/>
          </w:pPr>
          <w:r>
            <w:rPr>
              <w:rStyle w:val="Tekstzastpczy"/>
            </w:rPr>
            <w:t>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D9"/>
    <w:rsid w:val="00442FBD"/>
    <w:rsid w:val="004576D9"/>
    <w:rsid w:val="00481B6D"/>
    <w:rsid w:val="00924E92"/>
    <w:rsid w:val="00C66361"/>
    <w:rsid w:val="00E5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0CD29681B304DE7960832C075625C83">
    <w:name w:val="60CD29681B304DE7960832C075625C83"/>
    <w:rsid w:val="00442FBD"/>
  </w:style>
  <w:style w:type="character" w:styleId="Tekstzastpczy">
    <w:name w:val="Placeholder Text"/>
    <w:basedOn w:val="Domylnaczcionkaakapitu"/>
    <w:uiPriority w:val="99"/>
    <w:semiHidden/>
    <w:rsid w:val="00442FBD"/>
    <w:rPr>
      <w:color w:val="666666"/>
    </w:rPr>
  </w:style>
  <w:style w:type="paragraph" w:customStyle="1" w:styleId="226BA7D6FBD74A70AA9C2F338949878C1">
    <w:name w:val="226BA7D6FBD74A70AA9C2F338949878C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A3FC93AF66D64153888025C1BB7311E81">
    <w:name w:val="A3FC93AF66D64153888025C1BB7311E8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550618A0ED447E2A78F980F66F1A3231">
    <w:name w:val="2550618A0ED447E2A78F980F66F1A323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A7BDC791E8314F72BBA7899B0CE77D131">
    <w:name w:val="A7BDC791E8314F72BBA7899B0CE77D13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EC456C3E941D4ED0A311120CBB61A7391">
    <w:name w:val="EC456C3E941D4ED0A311120CBB61A739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81A49DB647064161B98435A2F8E094281">
    <w:name w:val="81A49DB647064161B98435A2F8E09428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53D5F2C0997E4C3BBBA508F5FBE9758D1">
    <w:name w:val="53D5F2C0997E4C3BBBA508F5FBE9758D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6E547957D9614BDA915FAB6355C25DFC1">
    <w:name w:val="6E547957D9614BDA915FAB6355C25DFC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F944839BA6C44298B61E96DDDD474B5C1">
    <w:name w:val="F944839BA6C44298B61E96DDDD474B5C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1E28CC4820FD4EFEA83D3A161C10E6B51">
    <w:name w:val="1E28CC4820FD4EFEA83D3A161C10E6B5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FB2FDE61410046A18995F89959E176FC1">
    <w:name w:val="FB2FDE61410046A18995F89959E176FC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15018534943644E692F2A31629527C131">
    <w:name w:val="15018534943644E692F2A31629527C13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13DB52FE2C634729B993816638838D5E1">
    <w:name w:val="13DB52FE2C634729B993816638838D5E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06F83530D1447A0A8AE7F0AF5BF41911">
    <w:name w:val="206F83530D1447A0A8AE7F0AF5BF4191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DF44FBB96C9645D1B4F3F53CA1C096151">
    <w:name w:val="DF44FBB96C9645D1B4F3F53CA1C09615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DAD5CADB85B146B9B875AC165B69F4341">
    <w:name w:val="DAD5CADB85B146B9B875AC165B69F434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4A8CC858744D420987D8D0DAB09CC1EC1">
    <w:name w:val="4A8CC858744D420987D8D0DAB09CC1EC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FFF119FC9CBC43F19C194771A1664C2A1">
    <w:name w:val="FFF119FC9CBC43F19C194771A1664C2A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7803D73535C74C3B91184F5D548686E91">
    <w:name w:val="7803D73535C74C3B91184F5D548686E9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6543E9AADBAD419680A359FC00A200311">
    <w:name w:val="6543E9AADBAD419680A359FC00A20031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8A4BC628B494900841BAD83BCA346E21">
    <w:name w:val="38A4BC628B494900841BAD83BCA346E2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6C6E1F4DC6D547F188E9B23D1AE6175B1">
    <w:name w:val="6C6E1F4DC6D547F188E9B23D1AE6175B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69F4C79495B94C5EB0C3517548AFCBB21">
    <w:name w:val="69F4C79495B94C5EB0C3517548AFCBB2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058C0628FFC145AEAD72355760CD3B5E1">
    <w:name w:val="058C0628FFC145AEAD72355760CD3B5E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B9BF01987C47463D802D352B306C78381">
    <w:name w:val="B9BF01987C47463D802D352B306C78381"/>
    <w:rsid w:val="004576D9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64D74-1A97-46BF-89A8-C91BB8DD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SPEC-WR3</Template>
  <TotalTime>7</TotalTime>
  <Pages>1</Pages>
  <Words>190</Words>
  <Characters>1145</Characters>
  <Application>Microsoft Office Word</Application>
  <DocSecurity>8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ZAKŁAD  GOSPODARKI  KOMUNALNEJ</vt:lpstr>
    </vt:vector>
  </TitlesOfParts>
  <Company>ZGKiM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 GOSPODARKI  KOMUNALNEJ</dc:title>
  <dc:subject/>
  <dc:creator>ZGKiM</dc:creator>
  <cp:keywords/>
  <cp:lastModifiedBy>Magdalena Skorupinska</cp:lastModifiedBy>
  <cp:revision>8</cp:revision>
  <cp:lastPrinted>2025-05-23T10:08:00Z</cp:lastPrinted>
  <dcterms:created xsi:type="dcterms:W3CDTF">2026-03-20T08:20:00Z</dcterms:created>
  <dcterms:modified xsi:type="dcterms:W3CDTF">2026-04-22T11:06:00Z</dcterms:modified>
</cp:coreProperties>
</file>